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70E2F" w14:textId="41B9E4F0" w:rsidR="004934E0" w:rsidRPr="00C04CFA" w:rsidRDefault="00167206" w:rsidP="008E7D27">
      <w:pPr>
        <w:keepNext/>
        <w:tabs>
          <w:tab w:val="right" w:pos="9638"/>
        </w:tabs>
        <w:spacing w:before="120" w:after="120" w:line="360" w:lineRule="auto"/>
        <w:rPr>
          <w:b/>
          <w:bCs/>
          <w:sz w:val="22"/>
          <w:szCs w:val="22"/>
        </w:rPr>
      </w:pPr>
      <w:r>
        <w:rPr>
          <w:b/>
          <w:noProof/>
          <w:sz w:val="24"/>
        </w:rPr>
        <w:t>SA3</w:t>
      </w:r>
      <w:r w:rsidR="008F0E21">
        <w:rPr>
          <w:b/>
          <w:noProof/>
          <w:sz w:val="24"/>
        </w:rPr>
        <w:t>LI</w:t>
      </w:r>
      <w:r w:rsidR="004E71BC">
        <w:rPr>
          <w:b/>
          <w:noProof/>
          <w:sz w:val="24"/>
        </w:rPr>
        <w:t>#9</w:t>
      </w:r>
      <w:r w:rsidR="00C810F1">
        <w:rPr>
          <w:b/>
          <w:noProof/>
          <w:sz w:val="24"/>
        </w:rPr>
        <w:t>8</w:t>
      </w:r>
      <w:r w:rsidR="004934E0" w:rsidRPr="00C04CFA">
        <w:rPr>
          <w:b/>
          <w:bCs/>
          <w:sz w:val="22"/>
          <w:szCs w:val="22"/>
        </w:rPr>
        <w:tab/>
      </w:r>
      <w:r>
        <w:rPr>
          <w:b/>
          <w:bCs/>
          <w:sz w:val="22"/>
          <w:szCs w:val="22"/>
        </w:rPr>
        <w:t xml:space="preserve"> S3i2</w:t>
      </w:r>
      <w:r w:rsidR="00C810F1">
        <w:rPr>
          <w:b/>
          <w:bCs/>
          <w:sz w:val="22"/>
          <w:szCs w:val="22"/>
        </w:rPr>
        <w:t>5</w:t>
      </w:r>
      <w:r w:rsidR="00473461">
        <w:rPr>
          <w:b/>
          <w:bCs/>
          <w:sz w:val="22"/>
          <w:szCs w:val="22"/>
        </w:rPr>
        <w:t>0</w:t>
      </w:r>
      <w:r w:rsidR="008F0E21">
        <w:rPr>
          <w:b/>
          <w:bCs/>
          <w:sz w:val="22"/>
          <w:szCs w:val="22"/>
        </w:rPr>
        <w:t>335</w:t>
      </w:r>
    </w:p>
    <w:p w14:paraId="7157F9DD" w14:textId="12841113" w:rsidR="004934E0" w:rsidRPr="00C04CFA" w:rsidRDefault="008F0E21" w:rsidP="008E7D27">
      <w:pPr>
        <w:keepNext/>
        <w:pBdr>
          <w:bottom w:val="single" w:sz="6" w:space="0" w:color="auto"/>
        </w:pBdr>
        <w:tabs>
          <w:tab w:val="right" w:pos="9638"/>
        </w:tabs>
        <w:spacing w:before="120" w:after="120" w:line="360" w:lineRule="auto"/>
        <w:rPr>
          <w:b/>
          <w:bCs/>
          <w:sz w:val="22"/>
          <w:szCs w:val="22"/>
        </w:rPr>
      </w:pPr>
      <w:r w:rsidRPr="008F0E21">
        <w:rPr>
          <w:b/>
          <w:noProof/>
          <w:sz w:val="24"/>
        </w:rPr>
        <w:t>July 15-18, 2025, Florence (Italy)</w:t>
      </w:r>
      <w:r w:rsidR="00643D90" w:rsidRPr="00A81894">
        <w:rPr>
          <w:b/>
          <w:noProof/>
          <w:sz w:val="24"/>
        </w:rPr>
        <w:tab/>
      </w:r>
    </w:p>
    <w:p w14:paraId="06E38623" w14:textId="21B91F18" w:rsidR="00440983" w:rsidRPr="00C04CFA" w:rsidRDefault="00440983" w:rsidP="008E7D27">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w:t>
      </w:r>
    </w:p>
    <w:p w14:paraId="0B8C3B51" w14:textId="023F9BFF" w:rsidR="00970491" w:rsidRPr="00C04CFA" w:rsidRDefault="00440983" w:rsidP="00970491">
      <w:pPr>
        <w:spacing w:before="120" w:after="120" w:line="360" w:lineRule="auto"/>
        <w:ind w:left="2127" w:hanging="2127"/>
        <w:rPr>
          <w:b/>
          <w:sz w:val="22"/>
          <w:szCs w:val="22"/>
        </w:rPr>
      </w:pPr>
      <w:r w:rsidRPr="00C04CFA">
        <w:rPr>
          <w:b/>
          <w:sz w:val="22"/>
          <w:szCs w:val="22"/>
        </w:rPr>
        <w:t>Title:</w:t>
      </w:r>
      <w:r w:rsidRPr="00C04CFA">
        <w:rPr>
          <w:b/>
          <w:sz w:val="22"/>
          <w:szCs w:val="22"/>
        </w:rPr>
        <w:tab/>
      </w:r>
      <w:proofErr w:type="spellStart"/>
      <w:r w:rsidR="00DD35C7">
        <w:rPr>
          <w:b/>
          <w:sz w:val="22"/>
          <w:szCs w:val="22"/>
        </w:rPr>
        <w:t>pCR</w:t>
      </w:r>
      <w:proofErr w:type="spellEnd"/>
      <w:r w:rsidR="00DD35C7">
        <w:rPr>
          <w:b/>
          <w:sz w:val="22"/>
          <w:szCs w:val="22"/>
        </w:rPr>
        <w:t xml:space="preserve"> </w:t>
      </w:r>
      <w:r w:rsidR="008F0E21">
        <w:rPr>
          <w:b/>
          <w:sz w:val="22"/>
          <w:szCs w:val="22"/>
        </w:rPr>
        <w:t xml:space="preserve">#6 </w:t>
      </w:r>
      <w:r w:rsidR="00DD35C7">
        <w:rPr>
          <w:b/>
          <w:sz w:val="22"/>
          <w:szCs w:val="22"/>
        </w:rPr>
        <w:t>to TR 33.929-</w:t>
      </w:r>
      <w:r w:rsidR="00C810F1">
        <w:rPr>
          <w:b/>
          <w:sz w:val="22"/>
          <w:szCs w:val="22"/>
        </w:rPr>
        <w:t>6</w:t>
      </w:r>
      <w:r w:rsidR="00DD35C7">
        <w:rPr>
          <w:b/>
          <w:sz w:val="22"/>
          <w:szCs w:val="22"/>
        </w:rPr>
        <w:t xml:space="preserve">: </w:t>
      </w:r>
      <w:r w:rsidR="00970491">
        <w:rPr>
          <w:b/>
          <w:sz w:val="22"/>
          <w:szCs w:val="22"/>
        </w:rPr>
        <w:t>RCS topology Part IV</w:t>
      </w:r>
      <w:r w:rsidR="00652B15">
        <w:rPr>
          <w:b/>
          <w:sz w:val="22"/>
          <w:szCs w:val="22"/>
        </w:rPr>
        <w:t xml:space="preserve"> </w:t>
      </w:r>
      <w:r w:rsidR="00970491">
        <w:rPr>
          <w:b/>
          <w:sz w:val="22"/>
          <w:szCs w:val="22"/>
        </w:rPr>
        <w:t>– RCS servers in one third party domain, CSP RCS users in the different CSP domains</w:t>
      </w:r>
    </w:p>
    <w:p w14:paraId="74908691" w14:textId="1DCC4E85" w:rsidR="00440983" w:rsidRPr="00C04CFA" w:rsidRDefault="00440983" w:rsidP="008E7D27">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64B10526" w:rsidR="00440983" w:rsidRPr="00C04CFA" w:rsidRDefault="00440983" w:rsidP="008E7D27">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B45271">
        <w:rPr>
          <w:b/>
          <w:sz w:val="22"/>
          <w:szCs w:val="22"/>
        </w:rPr>
        <w:t>10</w:t>
      </w:r>
    </w:p>
    <w:p w14:paraId="51B826EF" w14:textId="2198FC7E" w:rsidR="00440983" w:rsidRPr="00C04CFA" w:rsidRDefault="00440983" w:rsidP="008E7D27">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B45271" w:rsidRPr="00B45271">
        <w:rPr>
          <w:b/>
          <w:sz w:val="22"/>
          <w:szCs w:val="22"/>
        </w:rPr>
        <w:t>LI19-GUIDE</w:t>
      </w:r>
    </w:p>
    <w:p w14:paraId="20BA83AE" w14:textId="1D3A61F7" w:rsidR="006F27AE" w:rsidRDefault="00440983" w:rsidP="00F201DF">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970491">
        <w:rPr>
          <w:rFonts w:ascii="Arial" w:hAnsi="Arial" w:cs="Arial"/>
          <w:i/>
          <w:sz w:val="18"/>
          <w:szCs w:val="18"/>
        </w:rPr>
        <w:t xml:space="preserve">This </w:t>
      </w:r>
      <w:proofErr w:type="spellStart"/>
      <w:r w:rsidR="00970491">
        <w:rPr>
          <w:rFonts w:ascii="Arial" w:hAnsi="Arial" w:cs="Arial"/>
          <w:i/>
          <w:sz w:val="18"/>
          <w:szCs w:val="18"/>
        </w:rPr>
        <w:t>pCR</w:t>
      </w:r>
      <w:proofErr w:type="spellEnd"/>
      <w:r w:rsidR="00970491">
        <w:rPr>
          <w:rFonts w:ascii="Arial" w:hAnsi="Arial" w:cs="Arial"/>
          <w:i/>
          <w:sz w:val="18"/>
          <w:szCs w:val="18"/>
        </w:rPr>
        <w:t xml:space="preserve"> provides input text to TR 33.929-6 LI for RCS. Provides some RCS topologies when the RCS servers are in the same third party </w:t>
      </w:r>
      <w:r w:rsidR="008F0E21">
        <w:rPr>
          <w:rFonts w:ascii="Arial" w:hAnsi="Arial" w:cs="Arial"/>
          <w:i/>
          <w:sz w:val="18"/>
          <w:szCs w:val="18"/>
        </w:rPr>
        <w:t xml:space="preserve">RCS </w:t>
      </w:r>
      <w:r w:rsidR="00970491">
        <w:rPr>
          <w:rFonts w:ascii="Arial" w:hAnsi="Arial" w:cs="Arial"/>
          <w:i/>
          <w:sz w:val="18"/>
          <w:szCs w:val="18"/>
        </w:rPr>
        <w:t>domain. Here, the CSP RCS users are in the different CSP domains.</w:t>
      </w:r>
    </w:p>
    <w:p w14:paraId="2E5A706C" w14:textId="77777777" w:rsidR="00347117" w:rsidRPr="00F201DF" w:rsidRDefault="002A1336" w:rsidP="00F201DF">
      <w:pPr>
        <w:pBdr>
          <w:bottom w:val="single" w:sz="4" w:space="1" w:color="auto"/>
        </w:pBdr>
        <w:spacing w:before="120" w:after="120"/>
        <w:rPr>
          <w:b/>
          <w:sz w:val="36"/>
          <w:szCs w:val="36"/>
        </w:rPr>
      </w:pPr>
      <w:r>
        <w:rPr>
          <w:b/>
          <w:i/>
          <w:sz w:val="36"/>
          <w:szCs w:val="36"/>
        </w:rPr>
        <w:t>BACKGROUND</w:t>
      </w:r>
    </w:p>
    <w:p w14:paraId="03A46464" w14:textId="66CCAA56" w:rsidR="00970491" w:rsidRDefault="00970491" w:rsidP="00970491">
      <w:pPr>
        <w:tabs>
          <w:tab w:val="left" w:pos="2660"/>
        </w:tabs>
        <w:jc w:val="both"/>
        <w:rPr>
          <w:bCs/>
          <w:sz w:val="22"/>
          <w:szCs w:val="22"/>
        </w:rPr>
      </w:pPr>
      <w:r w:rsidRPr="00A12774">
        <w:rPr>
          <w:bCs/>
          <w:sz w:val="22"/>
          <w:szCs w:val="22"/>
        </w:rPr>
        <w:t>The TR 33.929-</w:t>
      </w:r>
      <w:r>
        <w:rPr>
          <w:bCs/>
          <w:sz w:val="22"/>
          <w:szCs w:val="22"/>
        </w:rPr>
        <w:t>6</w:t>
      </w:r>
      <w:r w:rsidRPr="00A12774">
        <w:rPr>
          <w:bCs/>
          <w:sz w:val="22"/>
          <w:szCs w:val="22"/>
        </w:rPr>
        <w:t xml:space="preserve"> </w:t>
      </w:r>
      <w:r>
        <w:rPr>
          <w:bCs/>
          <w:sz w:val="22"/>
          <w:szCs w:val="22"/>
        </w:rPr>
        <w:t xml:space="preserve">provides the implementation guidance for the LI aspects related to the RCS. This </w:t>
      </w:r>
      <w:proofErr w:type="spellStart"/>
      <w:r>
        <w:rPr>
          <w:bCs/>
          <w:sz w:val="22"/>
          <w:szCs w:val="22"/>
        </w:rPr>
        <w:t>pCR</w:t>
      </w:r>
      <w:proofErr w:type="spellEnd"/>
      <w:r>
        <w:rPr>
          <w:bCs/>
          <w:sz w:val="22"/>
          <w:szCs w:val="22"/>
        </w:rPr>
        <w:t xml:space="preserve"> gives provides the RCS network topologies for RCS when the RCS servers are in the same third party domain. The CSP RCS users are in different CSP domains.</w:t>
      </w:r>
    </w:p>
    <w:p w14:paraId="0FB437D1" w14:textId="373E298C" w:rsidR="00CC04BD" w:rsidRDefault="00CC04BD" w:rsidP="00CC04BD">
      <w:pPr>
        <w:tabs>
          <w:tab w:val="left" w:pos="2660"/>
        </w:tabs>
        <w:jc w:val="both"/>
        <w:rPr>
          <w:bCs/>
          <w:sz w:val="32"/>
          <w:szCs w:val="32"/>
        </w:rPr>
      </w:pPr>
      <w:r w:rsidRPr="009B185C">
        <w:rPr>
          <w:bCs/>
          <w:sz w:val="32"/>
          <w:szCs w:val="32"/>
        </w:rPr>
        <w:t xml:space="preserve">*** Related text from the previous </w:t>
      </w:r>
      <w:proofErr w:type="spellStart"/>
      <w:r w:rsidRPr="009B185C">
        <w:rPr>
          <w:bCs/>
          <w:sz w:val="32"/>
          <w:szCs w:val="32"/>
        </w:rPr>
        <w:t>pCR</w:t>
      </w:r>
      <w:proofErr w:type="spellEnd"/>
      <w:r w:rsidRPr="009B185C">
        <w:rPr>
          <w:bCs/>
          <w:sz w:val="32"/>
          <w:szCs w:val="32"/>
        </w:rPr>
        <w:t xml:space="preserve"> ****</w:t>
      </w:r>
    </w:p>
    <w:p w14:paraId="0FCE14B6" w14:textId="77777777" w:rsidR="00CC04BD" w:rsidRPr="004D3578" w:rsidRDefault="00CC04BD" w:rsidP="00CC04BD">
      <w:pPr>
        <w:pStyle w:val="Heading1"/>
      </w:pPr>
      <w:r>
        <w:t>1</w:t>
      </w:r>
      <w:r>
        <w:tab/>
      </w:r>
      <w:r w:rsidRPr="004D3578">
        <w:t>Scope</w:t>
      </w:r>
    </w:p>
    <w:p w14:paraId="6FFD3E0A" w14:textId="77777777" w:rsidR="00CC04BD" w:rsidRDefault="00CC04BD" w:rsidP="00CC04BD">
      <w:pPr>
        <w:tabs>
          <w:tab w:val="left" w:pos="2660"/>
        </w:tabs>
        <w:jc w:val="both"/>
        <w:rPr>
          <w:bCs/>
          <w:sz w:val="22"/>
          <w:szCs w:val="22"/>
        </w:rPr>
      </w:pPr>
    </w:p>
    <w:p w14:paraId="6142011D" w14:textId="77777777" w:rsidR="00CC04BD" w:rsidRPr="004D3578" w:rsidRDefault="00CC04BD" w:rsidP="00CC04BD">
      <w:pPr>
        <w:pStyle w:val="Heading1"/>
      </w:pPr>
      <w:bookmarkStart w:id="0" w:name="_Toc174041539"/>
      <w:r w:rsidRPr="004D3578">
        <w:t>2</w:t>
      </w:r>
      <w:r w:rsidRPr="004D3578">
        <w:tab/>
        <w:t>References</w:t>
      </w:r>
      <w:bookmarkEnd w:id="0"/>
    </w:p>
    <w:p w14:paraId="3C319C90" w14:textId="77777777" w:rsidR="00CC04BD" w:rsidRDefault="00CC04BD" w:rsidP="00CC04BD">
      <w:pPr>
        <w:tabs>
          <w:tab w:val="left" w:pos="2660"/>
        </w:tabs>
        <w:jc w:val="both"/>
        <w:rPr>
          <w:bCs/>
          <w:sz w:val="22"/>
          <w:szCs w:val="22"/>
        </w:rPr>
      </w:pPr>
    </w:p>
    <w:p w14:paraId="565010C9" w14:textId="77777777" w:rsidR="00CC04BD" w:rsidRPr="004D3578" w:rsidRDefault="00CC04BD" w:rsidP="00CC04BD">
      <w:pPr>
        <w:pStyle w:val="Heading1"/>
      </w:pPr>
      <w:bookmarkStart w:id="1" w:name="_Toc174041540"/>
      <w:r w:rsidRPr="004D3578">
        <w:t>3</w:t>
      </w:r>
      <w:r w:rsidRPr="004D3578">
        <w:tab/>
        <w:t>Definitions</w:t>
      </w:r>
      <w:r>
        <w:t xml:space="preserve"> of terms, symbols and abbreviations</w:t>
      </w:r>
      <w:bookmarkEnd w:id="1"/>
    </w:p>
    <w:p w14:paraId="58A0CC01" w14:textId="77777777" w:rsidR="00CC04BD" w:rsidRDefault="00CC04BD" w:rsidP="00CC04BD">
      <w:pPr>
        <w:tabs>
          <w:tab w:val="left" w:pos="2660"/>
        </w:tabs>
        <w:jc w:val="both"/>
        <w:rPr>
          <w:b/>
          <w:sz w:val="36"/>
          <w:szCs w:val="36"/>
        </w:rPr>
      </w:pPr>
    </w:p>
    <w:p w14:paraId="2BBF2C2A" w14:textId="77777777" w:rsidR="00CC04BD" w:rsidRDefault="00CC04BD" w:rsidP="00CC04BD">
      <w:pPr>
        <w:pStyle w:val="Heading1"/>
      </w:pPr>
      <w:bookmarkStart w:id="2" w:name="_Toc174041544"/>
      <w:r>
        <w:lastRenderedPageBreak/>
        <w:t>4</w:t>
      </w:r>
      <w:r>
        <w:tab/>
        <w:t>Illustration of LI for IMS-based RCS</w:t>
      </w:r>
      <w:bookmarkEnd w:id="2"/>
    </w:p>
    <w:p w14:paraId="600E0D04" w14:textId="77777777" w:rsidR="00CC04BD" w:rsidRDefault="00CC04BD" w:rsidP="00CC04BD">
      <w:pPr>
        <w:pStyle w:val="Heading2"/>
      </w:pPr>
      <w:r>
        <w:t>4.1</w:t>
      </w:r>
      <w:r>
        <w:tab/>
        <w:t>Overview</w:t>
      </w:r>
    </w:p>
    <w:p w14:paraId="1616306B" w14:textId="77777777" w:rsidR="00CC04BD" w:rsidRDefault="00CC04BD" w:rsidP="00CC04BD">
      <w:pPr>
        <w:pStyle w:val="Heading2"/>
      </w:pPr>
      <w:r>
        <w:t>4.2</w:t>
      </w:r>
      <w:r>
        <w:tab/>
        <w:t>RCS topology scenarios</w:t>
      </w:r>
    </w:p>
    <w:p w14:paraId="6C4C23CD" w14:textId="77777777" w:rsidR="00CC04BD" w:rsidRDefault="00CC04BD" w:rsidP="00CC04BD">
      <w:pPr>
        <w:pStyle w:val="Heading3"/>
      </w:pPr>
      <w:r>
        <w:t>4.2.1</w:t>
      </w:r>
      <w:r>
        <w:tab/>
        <w:t>General</w:t>
      </w:r>
    </w:p>
    <w:p w14:paraId="400672BF" w14:textId="77777777" w:rsidR="00CC04BD" w:rsidRDefault="00CC04BD" w:rsidP="00CC04BD">
      <w:pPr>
        <w:pStyle w:val="Heading3"/>
      </w:pPr>
      <w:r>
        <w:t>4.2.2</w:t>
      </w:r>
      <w:r>
        <w:tab/>
        <w:t>Few conventions used</w:t>
      </w:r>
    </w:p>
    <w:p w14:paraId="526CEC37" w14:textId="77777777" w:rsidR="00CC04BD" w:rsidRDefault="00CC04BD" w:rsidP="00CC04BD">
      <w:pPr>
        <w:spacing w:before="120"/>
      </w:pPr>
      <w:r>
        <w:t>In all the illustrations, when the RCS user is a subscriber of a CSP domain, 5G radio and packet core is assumed. Within the drawings, (A) represents the ingress side and (B) represents the egress side. When ingress and egress have to be shown in multiple network domains, (A1), (A11), (B1), B (11), etc., are used.</w:t>
      </w:r>
    </w:p>
    <w:p w14:paraId="37AEEA39" w14:textId="77777777" w:rsidR="00CC04BD" w:rsidRDefault="00CC04BD" w:rsidP="00CC04BD">
      <w:r>
        <w:t xml:space="preserve">The figure 4.2.2-1 shows some of the conventions used within the topology drawings (in a general way): </w:t>
      </w:r>
    </w:p>
    <w:p w14:paraId="4C5C6A4B" w14:textId="77777777" w:rsidR="00CC04BD" w:rsidRDefault="00CC04BD" w:rsidP="00CC04BD">
      <w:r>
        <w:object w:dxaOrig="14364" w:dyaOrig="6181" w14:anchorId="256787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207.7pt" o:ole="">
            <v:imagedata r:id="rId8" o:title=""/>
          </v:shape>
          <o:OLEObject Type="Embed" ProgID="Visio.Drawing.15" ShapeID="_x0000_i1025" DrawAspect="Content" ObjectID="_1812897339" r:id="rId9"/>
        </w:object>
      </w:r>
    </w:p>
    <w:p w14:paraId="10669411" w14:textId="77777777" w:rsidR="00CC04BD" w:rsidRDefault="00CC04BD" w:rsidP="00CC04BD">
      <w:pPr>
        <w:pStyle w:val="Caption"/>
        <w:jc w:val="center"/>
      </w:pPr>
      <w:r>
        <w:t>Figure 4.2.2-1: Few conventions used within the drawings</w:t>
      </w:r>
    </w:p>
    <w:p w14:paraId="4A4B1B54" w14:textId="77777777" w:rsidR="00CC04BD" w:rsidRDefault="00CC04BD" w:rsidP="00CC04BD">
      <w:pPr>
        <w:pStyle w:val="Heading3"/>
      </w:pPr>
      <w:r>
        <w:t>4.2.3</w:t>
      </w:r>
      <w:r>
        <w:tab/>
        <w:t xml:space="preserve">RCS servers in CSP domain </w:t>
      </w:r>
    </w:p>
    <w:p w14:paraId="52779F8F" w14:textId="77777777" w:rsidR="00970491" w:rsidRDefault="00970491" w:rsidP="00970491">
      <w:pPr>
        <w:pStyle w:val="Heading3"/>
      </w:pPr>
      <w:r>
        <w:t>4.2</w:t>
      </w:r>
      <w:r w:rsidRPr="00720C14">
        <w:t>.</w:t>
      </w:r>
      <w:r>
        <w:t>4</w:t>
      </w:r>
      <w:r w:rsidRPr="00720C14">
        <w:tab/>
      </w:r>
      <w:r>
        <w:t>Third party RCS service providers</w:t>
      </w:r>
    </w:p>
    <w:p w14:paraId="52310B76" w14:textId="77777777" w:rsidR="00970491" w:rsidRDefault="00970491" w:rsidP="00970491">
      <w:pPr>
        <w:pStyle w:val="Heading4"/>
      </w:pPr>
      <w:r>
        <w:t>4.2.4.1</w:t>
      </w:r>
      <w:r>
        <w:tab/>
        <w:t>General</w:t>
      </w:r>
    </w:p>
    <w:p w14:paraId="7EFE326A" w14:textId="54AF9436" w:rsidR="00970491" w:rsidRDefault="00970491" w:rsidP="00970491">
      <w:pPr>
        <w:pStyle w:val="Heading4"/>
      </w:pPr>
      <w:r>
        <w:t>4.2.4.2</w:t>
      </w:r>
      <w:r>
        <w:tab/>
        <w:t>One third party RCS service provider</w:t>
      </w:r>
    </w:p>
    <w:p w14:paraId="78E106B6" w14:textId="77777777" w:rsidR="00970491" w:rsidRDefault="00970491" w:rsidP="00970491">
      <w:pPr>
        <w:pStyle w:val="Heading5"/>
      </w:pPr>
      <w:r>
        <w:t>4.2.4.2.1</w:t>
      </w:r>
      <w:r>
        <w:tab/>
        <w:t>General</w:t>
      </w:r>
    </w:p>
    <w:p w14:paraId="6BCB7E35" w14:textId="77777777" w:rsidR="00970491" w:rsidRDefault="00970491" w:rsidP="00970491">
      <w:r>
        <w:t>This clause illustrates the case when RCS Servers are within the same third party RCS service provider domain with various scenarios depending on where the RCS users are.</w:t>
      </w:r>
    </w:p>
    <w:p w14:paraId="78B5AE76" w14:textId="77777777" w:rsidR="00970491" w:rsidRDefault="00970491" w:rsidP="00970491">
      <w:pPr>
        <w:ind w:firstLine="1298"/>
      </w:pPr>
      <w:r>
        <w:t>Scenario 1: RCS users are not in CSP domain.</w:t>
      </w:r>
    </w:p>
    <w:p w14:paraId="6CF2E4C4" w14:textId="77777777" w:rsidR="00970491" w:rsidRDefault="00970491" w:rsidP="00970491">
      <w:pPr>
        <w:ind w:firstLine="1298"/>
      </w:pPr>
      <w:r>
        <w:t>Scenario 2: RCS users are in the same CSP domain that does not have IMS.</w:t>
      </w:r>
    </w:p>
    <w:p w14:paraId="3D3F35CE" w14:textId="77777777" w:rsidR="00970491" w:rsidRDefault="00970491" w:rsidP="00970491">
      <w:pPr>
        <w:ind w:firstLine="1298"/>
      </w:pPr>
      <w:r>
        <w:t>Scenario 3: RCS users are in the same CSP domain that has IMS.</w:t>
      </w:r>
    </w:p>
    <w:p w14:paraId="3CFFEA64" w14:textId="77777777" w:rsidR="00970491" w:rsidRDefault="00970491" w:rsidP="00970491">
      <w:pPr>
        <w:ind w:firstLine="1298"/>
      </w:pPr>
      <w:r>
        <w:t>Scenario 4: RCS users are in the different CSP domains that do not have IMS.</w:t>
      </w:r>
    </w:p>
    <w:p w14:paraId="40CFCDE7" w14:textId="77777777" w:rsidR="00970491" w:rsidRDefault="00970491" w:rsidP="00970491">
      <w:pPr>
        <w:ind w:firstLine="1298"/>
      </w:pPr>
      <w:r>
        <w:lastRenderedPageBreak/>
        <w:t>Scenario 5: RCS users are in the different CSP domains that have IMS.</w:t>
      </w:r>
    </w:p>
    <w:p w14:paraId="47CF8570" w14:textId="6ED5B5D4" w:rsidR="00010141" w:rsidRDefault="00010141" w:rsidP="00010141">
      <w:r>
        <w:t>Not all the scenarios listed above may be deployed in practice, The present document only provides the illustrations in case those scenarios are deployed.</w:t>
      </w:r>
    </w:p>
    <w:p w14:paraId="47035A9D" w14:textId="17AD7A88" w:rsidR="00970491" w:rsidRDefault="00970491" w:rsidP="00970491">
      <w:pPr>
        <w:pStyle w:val="Heading5"/>
      </w:pPr>
      <w:r>
        <w:t>4.2.4.2.2</w:t>
      </w:r>
      <w:r>
        <w:tab/>
      </w:r>
      <w:r w:rsidR="00010141">
        <w:t xml:space="preserve">Scenario </w:t>
      </w:r>
      <w:r>
        <w:t>1: RCS users are not in CSP domain</w:t>
      </w:r>
    </w:p>
    <w:p w14:paraId="3D11D678" w14:textId="245240E8" w:rsidR="00970491" w:rsidRDefault="00970491" w:rsidP="00970491">
      <w:pPr>
        <w:pStyle w:val="Heading5"/>
      </w:pPr>
      <w:r>
        <w:t>4.2.4.2.3</w:t>
      </w:r>
      <w:r>
        <w:tab/>
      </w:r>
      <w:r w:rsidR="00010141">
        <w:t>Scenario</w:t>
      </w:r>
      <w:r>
        <w:t xml:space="preserve"> 2: RCS users are in the same CSP domain that does not have IMS</w:t>
      </w:r>
    </w:p>
    <w:p w14:paraId="4A2B32BF" w14:textId="75427843" w:rsidR="00970491" w:rsidRDefault="00970491" w:rsidP="00970491">
      <w:pPr>
        <w:pStyle w:val="Heading5"/>
      </w:pPr>
      <w:r>
        <w:t>4.2.4.2.4</w:t>
      </w:r>
      <w:r>
        <w:tab/>
      </w:r>
      <w:r w:rsidR="00010141">
        <w:t>Scenario</w:t>
      </w:r>
      <w:r w:rsidRPr="00E70E35">
        <w:t xml:space="preserve"> 3: RCS users are in the same CSP domain that has IMS</w:t>
      </w:r>
    </w:p>
    <w:p w14:paraId="5F7F5703" w14:textId="77777777" w:rsidR="00970491" w:rsidRDefault="00970491" w:rsidP="00970491">
      <w:pPr>
        <w:tabs>
          <w:tab w:val="left" w:pos="2660"/>
        </w:tabs>
        <w:jc w:val="both"/>
        <w:rPr>
          <w:bCs/>
          <w:sz w:val="22"/>
          <w:szCs w:val="22"/>
        </w:rPr>
      </w:pPr>
    </w:p>
    <w:p w14:paraId="4C82B0F3" w14:textId="11560E0F" w:rsidR="00DB76A2" w:rsidRDefault="00DB76A2" w:rsidP="00DB76A2">
      <w:pPr>
        <w:tabs>
          <w:tab w:val="left" w:pos="2660"/>
        </w:tabs>
        <w:jc w:val="both"/>
        <w:rPr>
          <w:b/>
          <w:sz w:val="36"/>
          <w:szCs w:val="36"/>
        </w:rPr>
      </w:pPr>
      <w:r>
        <w:rPr>
          <w:b/>
          <w:sz w:val="36"/>
          <w:szCs w:val="36"/>
        </w:rPr>
        <w:t>PROPOSAL</w:t>
      </w:r>
    </w:p>
    <w:p w14:paraId="7B7439CD" w14:textId="667C1B96" w:rsidR="00A07AC3" w:rsidRDefault="009622BD" w:rsidP="00A07AC3">
      <w:pPr>
        <w:tabs>
          <w:tab w:val="left" w:pos="709"/>
        </w:tabs>
        <w:jc w:val="both"/>
        <w:rPr>
          <w:bCs/>
          <w:sz w:val="22"/>
          <w:szCs w:val="22"/>
        </w:rPr>
      </w:pPr>
      <w:r>
        <w:rPr>
          <w:bCs/>
          <w:sz w:val="22"/>
          <w:szCs w:val="22"/>
        </w:rPr>
        <w:t xml:space="preserve">Incorporate the following </w:t>
      </w:r>
      <w:r w:rsidR="00FB06D0">
        <w:rPr>
          <w:bCs/>
          <w:sz w:val="22"/>
          <w:szCs w:val="22"/>
        </w:rPr>
        <w:t>to the TR 33.929</w:t>
      </w:r>
      <w:r w:rsidR="00C978E3">
        <w:rPr>
          <w:bCs/>
          <w:sz w:val="22"/>
          <w:szCs w:val="22"/>
        </w:rPr>
        <w:t>-</w:t>
      </w:r>
      <w:r w:rsidR="00C810F1">
        <w:rPr>
          <w:bCs/>
          <w:sz w:val="22"/>
          <w:szCs w:val="22"/>
        </w:rPr>
        <w:t>6</w:t>
      </w:r>
      <w:r w:rsidR="00605E6D">
        <w:rPr>
          <w:bCs/>
          <w:sz w:val="22"/>
          <w:szCs w:val="22"/>
        </w:rPr>
        <w:t>.</w:t>
      </w:r>
    </w:p>
    <w:p w14:paraId="1C9BD56C" w14:textId="02D5CFC0" w:rsidR="009700CC" w:rsidRPr="006607C1" w:rsidRDefault="00A07AC3" w:rsidP="006607C1">
      <w:pPr>
        <w:tabs>
          <w:tab w:val="left" w:pos="709"/>
        </w:tabs>
        <w:jc w:val="center"/>
        <w:rPr>
          <w:bCs/>
          <w:color w:val="7030A0"/>
          <w:sz w:val="56"/>
          <w:szCs w:val="56"/>
        </w:rPr>
      </w:pPr>
      <w:r w:rsidRPr="004A20D0">
        <w:rPr>
          <w:bCs/>
          <w:color w:val="7030A0"/>
          <w:sz w:val="56"/>
          <w:szCs w:val="56"/>
        </w:rPr>
        <w:t>***** New text ****</w:t>
      </w:r>
    </w:p>
    <w:p w14:paraId="4CA26C3E" w14:textId="77777777" w:rsidR="00A07AC3" w:rsidRDefault="00A07AC3">
      <w:pPr>
        <w:overflowPunct/>
        <w:autoSpaceDE/>
        <w:autoSpaceDN/>
        <w:adjustRightInd/>
        <w:spacing w:after="0"/>
        <w:textAlignment w:val="auto"/>
        <w:rPr>
          <w:rFonts w:ascii="Arial" w:hAnsi="Arial"/>
          <w:color w:val="auto"/>
          <w:sz w:val="36"/>
        </w:rPr>
      </w:pPr>
      <w:r>
        <w:br w:type="page"/>
      </w:r>
    </w:p>
    <w:p w14:paraId="1D563DCC" w14:textId="429CEDA7" w:rsidR="00DA18B7" w:rsidRDefault="00DA18B7" w:rsidP="00DA18B7">
      <w:pPr>
        <w:pStyle w:val="Heading5"/>
      </w:pPr>
      <w:r>
        <w:lastRenderedPageBreak/>
        <w:t>4.2.4.2.5</w:t>
      </w:r>
      <w:r>
        <w:tab/>
      </w:r>
      <w:r w:rsidR="00010141">
        <w:t>Scenario</w:t>
      </w:r>
      <w:r>
        <w:t xml:space="preserve"> 4 : RCS users are different CSP domains that do not have IMS</w:t>
      </w:r>
    </w:p>
    <w:p w14:paraId="58A37F12" w14:textId="133A055E" w:rsidR="000A52D1" w:rsidRDefault="000A52D1" w:rsidP="000A52D1">
      <w:r>
        <w:t xml:space="preserve">This clause illustrates the </w:t>
      </w:r>
      <w:r w:rsidR="00010141">
        <w:t>case</w:t>
      </w:r>
      <w:r>
        <w:t xml:space="preserve"> when RCS Servers are in the same third party RCS service provider domain and the RCS users are different CSP domains that do not have IMS</w:t>
      </w:r>
      <w:r w:rsidR="008664B2">
        <w:t>.</w:t>
      </w:r>
    </w:p>
    <w:p w14:paraId="134EAA96" w14:textId="4AD05613" w:rsidR="000A52D1" w:rsidRDefault="000A52D1" w:rsidP="000A52D1">
      <w:r>
        <w:t>Only non-roaming scenario is illustrated here. The roaming scenarios are similar to the illustrations shown in clause 4.2.4.2.3 except that two CSP domains are involved here</w:t>
      </w:r>
      <w:r w:rsidR="008664B2">
        <w:t>.</w:t>
      </w:r>
    </w:p>
    <w:p w14:paraId="5889CA4B" w14:textId="7D3A8518" w:rsidR="00130549" w:rsidRDefault="00130549" w:rsidP="00130549">
      <w:pPr>
        <w:spacing w:before="120"/>
      </w:pPr>
      <w:r>
        <w:t>User (A) is a subscriber in CSP domain A1 and User (B) is a</w:t>
      </w:r>
      <w:r w:rsidR="00F45F62">
        <w:t xml:space="preserve"> </w:t>
      </w:r>
      <w:r>
        <w:t>subscriber in the CSP domain B1.</w:t>
      </w:r>
      <w:r w:rsidR="00F45F62">
        <w:t xml:space="preserve"> </w:t>
      </w:r>
      <w:r>
        <w:t>The CSP domains provide just the access when those users establish RCS sessions and as such both signalling and media pass through the CSP domain over the packet data connection</w:t>
      </w:r>
      <w:r w:rsidR="008664B2">
        <w:t>.</w:t>
      </w:r>
    </w:p>
    <w:p w14:paraId="410997A6" w14:textId="2932B12D" w:rsidR="00DA18B7" w:rsidRDefault="00DA18B7" w:rsidP="00DA18B7">
      <w:pPr>
        <w:spacing w:before="120"/>
      </w:pPr>
      <w:r>
        <w:t xml:space="preserve">The figure 4.2.4.2.5-1 illustrates </w:t>
      </w:r>
      <w:r w:rsidR="00CC0ADD">
        <w:t>the case when RCS User (A) and RCS User (B) are targets in the third party RCS service provider domain</w:t>
      </w:r>
      <w:r w:rsidR="008664B2">
        <w:t>.</w:t>
      </w:r>
    </w:p>
    <w:p w14:paraId="280BA182" w14:textId="141BD577" w:rsidR="00DA18B7" w:rsidRDefault="00CC0ADD" w:rsidP="00DA18B7">
      <w:pPr>
        <w:pStyle w:val="NO"/>
        <w:ind w:left="0" w:firstLine="0"/>
      </w:pPr>
      <w:r>
        <w:object w:dxaOrig="18504" w:dyaOrig="4332" w14:anchorId="56AAE037">
          <v:shape id="_x0000_i1026" type="#_x0000_t75" style="width:480.9pt;height:113.1pt" o:ole="">
            <v:imagedata r:id="rId10" o:title=""/>
          </v:shape>
          <o:OLEObject Type="Embed" ProgID="Visio.Drawing.15" ShapeID="_x0000_i1026" DrawAspect="Content" ObjectID="_1812897340" r:id="rId11"/>
        </w:object>
      </w:r>
    </w:p>
    <w:p w14:paraId="613FC8C6" w14:textId="120C9FC6" w:rsidR="00DA18B7" w:rsidRDefault="00DA18B7" w:rsidP="00DA18B7">
      <w:pPr>
        <w:pStyle w:val="Caption"/>
        <w:jc w:val="center"/>
      </w:pPr>
      <w:r>
        <w:t xml:space="preserve">Figure 4.2.4.2.5-1: </w:t>
      </w:r>
      <w:r w:rsidR="000A52D1">
        <w:t>RCS users in different CSP domains that do not have IMS</w:t>
      </w:r>
    </w:p>
    <w:p w14:paraId="1990F3A7" w14:textId="2A3A0248" w:rsidR="00FB6EC7" w:rsidRDefault="00DA18B7" w:rsidP="00DA18B7">
      <w:pPr>
        <w:spacing w:before="120"/>
      </w:pPr>
      <w:r>
        <w:t xml:space="preserve">The RCS Server (A) present in the third party RCS service provider domain provides the LI functions when RCS User (A) is a target </w:t>
      </w:r>
      <w:r w:rsidR="00CC0ADD">
        <w:t xml:space="preserve">for RCS </w:t>
      </w:r>
      <w:r>
        <w:t xml:space="preserve">in the third party RCS service provider domain and RCS Server (B) present in the third party RCS service provider domain provides the LI functions when the RCS User (B) is a target </w:t>
      </w:r>
      <w:r w:rsidR="00CC0ADD">
        <w:t xml:space="preserve">for RCS </w:t>
      </w:r>
      <w:r>
        <w:t>in the third party RCS service provider domain</w:t>
      </w:r>
      <w:r w:rsidR="008664B2">
        <w:t>.</w:t>
      </w:r>
    </w:p>
    <w:p w14:paraId="749ABEC7" w14:textId="6A325D26" w:rsidR="00DA18B7" w:rsidRDefault="00DA18B7" w:rsidP="00DA18B7">
      <w:pPr>
        <w:spacing w:before="120"/>
      </w:pPr>
      <w:r>
        <w:t>The RCS Servers provide both IRI-POI and CC-POI functions</w:t>
      </w:r>
      <w:r w:rsidR="008664B2">
        <w:t>.</w:t>
      </w:r>
    </w:p>
    <w:p w14:paraId="64710D4A" w14:textId="095A251B" w:rsidR="009C254E" w:rsidRDefault="0034022C" w:rsidP="000D1172">
      <w:pPr>
        <w:pStyle w:val="Heading5"/>
      </w:pPr>
      <w:r>
        <w:t>4.2</w:t>
      </w:r>
      <w:r w:rsidR="009C254E">
        <w:t>.4.</w:t>
      </w:r>
      <w:r w:rsidR="000D1172">
        <w:t>2.</w:t>
      </w:r>
      <w:r w:rsidR="00DA18B7">
        <w:t>6</w:t>
      </w:r>
      <w:r w:rsidR="009C254E">
        <w:tab/>
      </w:r>
      <w:r w:rsidR="00010141">
        <w:t>Scenario</w:t>
      </w:r>
      <w:r w:rsidR="009C254E">
        <w:t xml:space="preserve"> </w:t>
      </w:r>
      <w:r w:rsidR="00DA18B7">
        <w:t>5</w:t>
      </w:r>
      <w:r w:rsidR="009C254E">
        <w:t>:</w:t>
      </w:r>
      <w:r w:rsidR="00F45F62">
        <w:t xml:space="preserve"> </w:t>
      </w:r>
      <w:r w:rsidR="00DA18B7">
        <w:t>RCS users are in different CSP domains that have IMS</w:t>
      </w:r>
    </w:p>
    <w:p w14:paraId="0874DD42" w14:textId="74CF3BB4" w:rsidR="009C254E" w:rsidRDefault="009C254E" w:rsidP="009C254E">
      <w:r>
        <w:t xml:space="preserve">This clause illustrates the </w:t>
      </w:r>
      <w:r w:rsidR="00010141">
        <w:t>case</w:t>
      </w:r>
      <w:r>
        <w:t xml:space="preserve"> when RCS </w:t>
      </w:r>
      <w:r w:rsidR="00821CFA">
        <w:t>Server</w:t>
      </w:r>
      <w:r>
        <w:t>s are in the same third party RCS service provider domain and the RCS users are different CSP domains</w:t>
      </w:r>
      <w:r w:rsidR="00DA18B7">
        <w:t xml:space="preserve"> that have IMS</w:t>
      </w:r>
      <w:r w:rsidR="00605E6D">
        <w:t>.</w:t>
      </w:r>
    </w:p>
    <w:p w14:paraId="0658F463" w14:textId="7A07CD97" w:rsidR="009C254E" w:rsidRPr="00AC225A" w:rsidRDefault="009C254E" w:rsidP="009C254E">
      <w:r>
        <w:t xml:space="preserve">The illustrations focus RCS LI and non-roaming scenarios. </w:t>
      </w:r>
      <w:r w:rsidR="00DA18B7">
        <w:t>Roaming scenarios</w:t>
      </w:r>
      <w:r w:rsidR="00FB6EC7">
        <w:t xml:space="preserve"> and LI for other IMS-based services are</w:t>
      </w:r>
      <w:r w:rsidR="00F45F62">
        <w:t xml:space="preserve"> </w:t>
      </w:r>
      <w:r w:rsidR="00DA18B7">
        <w:t>similar to the illustrations to the case 3 (clause 4.2.4.2.4)</w:t>
      </w:r>
      <w:r w:rsidR="00605E6D">
        <w:t>.</w:t>
      </w:r>
    </w:p>
    <w:p w14:paraId="00AD0374" w14:textId="270B14D8" w:rsidR="00FB6EC7" w:rsidRDefault="000A52D1" w:rsidP="00FB6EC7">
      <w:pPr>
        <w:spacing w:before="120"/>
      </w:pPr>
      <w:r>
        <w:t>User (A) is a subscriber in the CSP domain A1 and User (B) is a subscriber in the CSP domain B1.</w:t>
      </w:r>
      <w:r w:rsidR="00F45F62">
        <w:t xml:space="preserve"> </w:t>
      </w:r>
      <w:r>
        <w:t>Since the RCS Servers used for the RCS sessions are in third party RCS service provider domain, in this deployment option, both CSPs provide just the access when those users establish RCS sessions and as such both signalling and media pass through the CSP domains over the packet data connection</w:t>
      </w:r>
      <w:r w:rsidR="008664B2">
        <w:t>.</w:t>
      </w:r>
    </w:p>
    <w:p w14:paraId="5633BDBB" w14:textId="70DFA4CB" w:rsidR="00FB6EC7" w:rsidRDefault="00FB6EC7" w:rsidP="00FB6EC7">
      <w:pPr>
        <w:spacing w:before="120"/>
      </w:pPr>
      <w:r>
        <w:t>The signalling and media for non-RCS related IMS sessions do not pass through the third party RCS service provider domain</w:t>
      </w:r>
      <w:r w:rsidR="008664B2">
        <w:t>.</w:t>
      </w:r>
    </w:p>
    <w:p w14:paraId="6E61467D" w14:textId="54483162" w:rsidR="00FB6EC7" w:rsidRDefault="00FB6EC7" w:rsidP="00FB6EC7">
      <w:pPr>
        <w:pStyle w:val="NO"/>
        <w:ind w:left="0" w:firstLine="0"/>
      </w:pPr>
      <w:r>
        <w:t xml:space="preserve">The figure 4.2.4.2.6-1 </w:t>
      </w:r>
      <w:r w:rsidR="001546D9">
        <w:t>illustrates the CSP deployment option 1 when User (A) and User (B) are targets for RCS in the third party service provider domain</w:t>
      </w:r>
      <w:r w:rsidR="008664B2">
        <w:t>.</w:t>
      </w:r>
    </w:p>
    <w:p w14:paraId="1CD2018E" w14:textId="7B80638D" w:rsidR="009C254E" w:rsidRDefault="001546D9" w:rsidP="009C254E">
      <w:pPr>
        <w:pStyle w:val="NO"/>
        <w:ind w:left="0" w:firstLine="0"/>
      </w:pPr>
      <w:r>
        <w:object w:dxaOrig="18564" w:dyaOrig="8130" w14:anchorId="6E17104C">
          <v:shape id="_x0000_i1027" type="#_x0000_t75" style="width:481.85pt;height:211.4pt" o:ole="">
            <v:imagedata r:id="rId12" o:title=""/>
          </v:shape>
          <o:OLEObject Type="Embed" ProgID="Visio.Drawing.15" ShapeID="_x0000_i1027" DrawAspect="Content" ObjectID="_1812897341" r:id="rId13"/>
        </w:object>
      </w:r>
    </w:p>
    <w:p w14:paraId="3F927582" w14:textId="1266FDB1" w:rsidR="009C254E" w:rsidRDefault="009C254E" w:rsidP="009C254E">
      <w:pPr>
        <w:pStyle w:val="Caption"/>
        <w:jc w:val="center"/>
      </w:pPr>
      <w:r>
        <w:t xml:space="preserve">Figure </w:t>
      </w:r>
      <w:r w:rsidR="0034022C">
        <w:t>4.2</w:t>
      </w:r>
      <w:r>
        <w:t>.4.</w:t>
      </w:r>
      <w:r w:rsidR="00DA18B7">
        <w:t>2</w:t>
      </w:r>
      <w:r>
        <w:t>.</w:t>
      </w:r>
      <w:r w:rsidR="00F635A7">
        <w:t>6</w:t>
      </w:r>
      <w:r>
        <w:t xml:space="preserve">-1: </w:t>
      </w:r>
      <w:r w:rsidR="000A52D1">
        <w:t>RCS users in different CSP domains that have IMS</w:t>
      </w:r>
      <w:r w:rsidR="00F45F62">
        <w:t xml:space="preserve"> </w:t>
      </w:r>
    </w:p>
    <w:p w14:paraId="51585CDF" w14:textId="4B71971E" w:rsidR="00FB6EC7" w:rsidRDefault="002C1351" w:rsidP="002C1351">
      <w:pPr>
        <w:spacing w:before="120"/>
      </w:pPr>
      <w:r>
        <w:t xml:space="preserve">The RCS Server (A) present in the third party RCS service provider domain provides the LI functions when User (A) is a target </w:t>
      </w:r>
      <w:r w:rsidR="001546D9">
        <w:t xml:space="preserve">for RCS </w:t>
      </w:r>
      <w:r>
        <w:t xml:space="preserve">in the third party RCS service provider domain and RCS Server (B) present in the third party RCS service provider domain provides the LI functions when the User (B) is a target </w:t>
      </w:r>
      <w:r w:rsidR="001546D9">
        <w:t xml:space="preserve">for RCS </w:t>
      </w:r>
      <w:r>
        <w:t>in the third party RCS service provider domain</w:t>
      </w:r>
      <w:r w:rsidR="008664B2">
        <w:t>.</w:t>
      </w:r>
    </w:p>
    <w:p w14:paraId="576EFD0A" w14:textId="46574E0A" w:rsidR="002C1351" w:rsidRDefault="002C1351" w:rsidP="002C1351">
      <w:pPr>
        <w:spacing w:before="120"/>
      </w:pPr>
      <w:r>
        <w:t xml:space="preserve">The RCS </w:t>
      </w:r>
      <w:r w:rsidR="00821CFA">
        <w:t>Server</w:t>
      </w:r>
      <w:r>
        <w:t>s provide both IRI-POI and CC-POI functions</w:t>
      </w:r>
      <w:r w:rsidR="008664B2">
        <w:t>.</w:t>
      </w:r>
    </w:p>
    <w:p w14:paraId="1EE653D6" w14:textId="77777777" w:rsidR="003746FA" w:rsidRPr="0070537E" w:rsidRDefault="003746FA" w:rsidP="003746FA">
      <w:pPr>
        <w:tabs>
          <w:tab w:val="left" w:pos="1985"/>
          <w:tab w:val="left" w:pos="2552"/>
          <w:tab w:val="left" w:pos="3544"/>
          <w:tab w:val="left" w:pos="3686"/>
          <w:tab w:val="left" w:pos="4111"/>
        </w:tabs>
        <w:jc w:val="center"/>
        <w:rPr>
          <w:bCs/>
          <w:color w:val="7030A0"/>
          <w:sz w:val="56"/>
          <w:szCs w:val="56"/>
        </w:rPr>
      </w:pPr>
      <w:r w:rsidRPr="0070537E">
        <w:rPr>
          <w:bCs/>
          <w:color w:val="7030A0"/>
          <w:sz w:val="56"/>
          <w:szCs w:val="56"/>
        </w:rPr>
        <w:t>***** End of the new text ****</w:t>
      </w:r>
    </w:p>
    <w:p w14:paraId="5DB25EA9" w14:textId="77777777" w:rsidR="003746FA" w:rsidRPr="003746FA" w:rsidRDefault="003746FA" w:rsidP="003746FA"/>
    <w:sectPr w:rsidR="003746FA" w:rsidRPr="003746F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739D8" w14:textId="77777777" w:rsidR="00B27DD7" w:rsidRDefault="00B27DD7">
      <w:r>
        <w:separator/>
      </w:r>
    </w:p>
    <w:p w14:paraId="5C82D8DA" w14:textId="77777777" w:rsidR="00B27DD7" w:rsidRDefault="00B27DD7"/>
  </w:endnote>
  <w:endnote w:type="continuationSeparator" w:id="0">
    <w:p w14:paraId="21AE46C1" w14:textId="77777777" w:rsidR="00B27DD7" w:rsidRDefault="00B27DD7">
      <w:r>
        <w:continuationSeparator/>
      </w:r>
    </w:p>
    <w:p w14:paraId="35DD0ECA" w14:textId="77777777" w:rsidR="00B27DD7" w:rsidRDefault="00B27D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30145" w14:textId="77777777" w:rsidR="00B27DD7" w:rsidRDefault="00B27DD7">
      <w:r>
        <w:separator/>
      </w:r>
    </w:p>
    <w:p w14:paraId="12C4A62F" w14:textId="77777777" w:rsidR="00B27DD7" w:rsidRDefault="00B27DD7"/>
  </w:footnote>
  <w:footnote w:type="continuationSeparator" w:id="0">
    <w:p w14:paraId="2825247A" w14:textId="77777777" w:rsidR="00B27DD7" w:rsidRDefault="00B27DD7">
      <w:r>
        <w:continuationSeparator/>
      </w:r>
    </w:p>
    <w:p w14:paraId="33F52CB8" w14:textId="77777777" w:rsidR="00B27DD7" w:rsidRDefault="00B27D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37F0F"/>
    <w:multiLevelType w:val="hybridMultilevel"/>
    <w:tmpl w:val="78FA6A66"/>
    <w:lvl w:ilvl="0" w:tplc="AC26CA0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296337"/>
    <w:multiLevelType w:val="hybridMultilevel"/>
    <w:tmpl w:val="7D7A4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821EB8"/>
    <w:multiLevelType w:val="hybridMultilevel"/>
    <w:tmpl w:val="1674C26E"/>
    <w:lvl w:ilvl="0" w:tplc="3D9AAA9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661063"/>
    <w:multiLevelType w:val="hybridMultilevel"/>
    <w:tmpl w:val="64AEC3A0"/>
    <w:lvl w:ilvl="0" w:tplc="B8CCD9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B2D9C"/>
    <w:multiLevelType w:val="hybridMultilevel"/>
    <w:tmpl w:val="27E282D4"/>
    <w:lvl w:ilvl="0" w:tplc="E3F6F51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DDF350E"/>
    <w:multiLevelType w:val="hybridMultilevel"/>
    <w:tmpl w:val="369EA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85772A"/>
    <w:multiLevelType w:val="hybridMultilevel"/>
    <w:tmpl w:val="A7DAD5C6"/>
    <w:lvl w:ilvl="0" w:tplc="40D2246C">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464B3E"/>
    <w:multiLevelType w:val="hybridMultilevel"/>
    <w:tmpl w:val="B1C2D558"/>
    <w:lvl w:ilvl="0" w:tplc="FB9652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E71147"/>
    <w:multiLevelType w:val="hybridMultilevel"/>
    <w:tmpl w:val="E3945FD0"/>
    <w:lvl w:ilvl="0" w:tplc="10D2B3D8">
      <w:start w:val="4"/>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04D227C"/>
    <w:multiLevelType w:val="hybridMultilevel"/>
    <w:tmpl w:val="B52C0A80"/>
    <w:lvl w:ilvl="0" w:tplc="38F6B98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4D56DB"/>
    <w:multiLevelType w:val="hybridMultilevel"/>
    <w:tmpl w:val="44FCCA86"/>
    <w:lvl w:ilvl="0" w:tplc="D8AE388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B42DF"/>
    <w:multiLevelType w:val="hybridMultilevel"/>
    <w:tmpl w:val="C652C508"/>
    <w:lvl w:ilvl="0" w:tplc="27BCA69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E4863EE"/>
    <w:multiLevelType w:val="hybridMultilevel"/>
    <w:tmpl w:val="FD96150C"/>
    <w:lvl w:ilvl="0" w:tplc="91C6DC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2635157">
    <w:abstractNumId w:val="14"/>
  </w:num>
  <w:num w:numId="2" w16cid:durableId="64032208">
    <w:abstractNumId w:val="15"/>
  </w:num>
  <w:num w:numId="3" w16cid:durableId="550578688">
    <w:abstractNumId w:val="8"/>
  </w:num>
  <w:num w:numId="4" w16cid:durableId="1112628801">
    <w:abstractNumId w:val="5"/>
  </w:num>
  <w:num w:numId="5" w16cid:durableId="305278245">
    <w:abstractNumId w:val="2"/>
  </w:num>
  <w:num w:numId="6" w16cid:durableId="1893691534">
    <w:abstractNumId w:val="5"/>
  </w:num>
  <w:num w:numId="7" w16cid:durableId="2035837267">
    <w:abstractNumId w:val="5"/>
  </w:num>
  <w:num w:numId="8" w16cid:durableId="1594969936">
    <w:abstractNumId w:val="4"/>
  </w:num>
  <w:num w:numId="9" w16cid:durableId="145319192">
    <w:abstractNumId w:val="6"/>
  </w:num>
  <w:num w:numId="10" w16cid:durableId="642127919">
    <w:abstractNumId w:val="9"/>
  </w:num>
  <w:num w:numId="11" w16cid:durableId="951475533">
    <w:abstractNumId w:val="13"/>
  </w:num>
  <w:num w:numId="12" w16cid:durableId="1168712691">
    <w:abstractNumId w:val="3"/>
  </w:num>
  <w:num w:numId="13" w16cid:durableId="1888450267">
    <w:abstractNumId w:val="10"/>
  </w:num>
  <w:num w:numId="14" w16cid:durableId="528102457">
    <w:abstractNumId w:val="1"/>
  </w:num>
  <w:num w:numId="15" w16cid:durableId="288098935">
    <w:abstractNumId w:val="11"/>
  </w:num>
  <w:num w:numId="16" w16cid:durableId="228732913">
    <w:abstractNumId w:val="12"/>
  </w:num>
  <w:num w:numId="17" w16cid:durableId="1733844299">
    <w:abstractNumId w:val="0"/>
  </w:num>
  <w:num w:numId="18" w16cid:durableId="376514767">
    <w:abstractNumId w:val="16"/>
  </w:num>
  <w:num w:numId="19" w16cid:durableId="185626125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52FE"/>
    <w:rsid w:val="00006C03"/>
    <w:rsid w:val="00010141"/>
    <w:rsid w:val="00010F89"/>
    <w:rsid w:val="00011740"/>
    <w:rsid w:val="00015818"/>
    <w:rsid w:val="00017B39"/>
    <w:rsid w:val="00020339"/>
    <w:rsid w:val="000222BA"/>
    <w:rsid w:val="0002328E"/>
    <w:rsid w:val="00024F20"/>
    <w:rsid w:val="00030037"/>
    <w:rsid w:val="0003196A"/>
    <w:rsid w:val="00033505"/>
    <w:rsid w:val="0003464D"/>
    <w:rsid w:val="0003544D"/>
    <w:rsid w:val="00037B82"/>
    <w:rsid w:val="00037C34"/>
    <w:rsid w:val="00040206"/>
    <w:rsid w:val="00041210"/>
    <w:rsid w:val="000424AD"/>
    <w:rsid w:val="00044897"/>
    <w:rsid w:val="0004687B"/>
    <w:rsid w:val="00046D97"/>
    <w:rsid w:val="0005220C"/>
    <w:rsid w:val="000575B9"/>
    <w:rsid w:val="00060E94"/>
    <w:rsid w:val="000612FC"/>
    <w:rsid w:val="00063C6D"/>
    <w:rsid w:val="00064045"/>
    <w:rsid w:val="000653D3"/>
    <w:rsid w:val="00066166"/>
    <w:rsid w:val="00066FEB"/>
    <w:rsid w:val="000702FA"/>
    <w:rsid w:val="00072C11"/>
    <w:rsid w:val="000751A3"/>
    <w:rsid w:val="0007785C"/>
    <w:rsid w:val="00077D47"/>
    <w:rsid w:val="00080A61"/>
    <w:rsid w:val="00081759"/>
    <w:rsid w:val="00081B86"/>
    <w:rsid w:val="0008440D"/>
    <w:rsid w:val="000850FC"/>
    <w:rsid w:val="000860CA"/>
    <w:rsid w:val="00087FF0"/>
    <w:rsid w:val="000920F3"/>
    <w:rsid w:val="00092885"/>
    <w:rsid w:val="000957F2"/>
    <w:rsid w:val="0009633F"/>
    <w:rsid w:val="00097A20"/>
    <w:rsid w:val="000A0B54"/>
    <w:rsid w:val="000A52D1"/>
    <w:rsid w:val="000A58CD"/>
    <w:rsid w:val="000A6400"/>
    <w:rsid w:val="000A6465"/>
    <w:rsid w:val="000A74B7"/>
    <w:rsid w:val="000B2B16"/>
    <w:rsid w:val="000B302A"/>
    <w:rsid w:val="000B313B"/>
    <w:rsid w:val="000B3595"/>
    <w:rsid w:val="000B3C1D"/>
    <w:rsid w:val="000B7D90"/>
    <w:rsid w:val="000C1CD6"/>
    <w:rsid w:val="000C2BCE"/>
    <w:rsid w:val="000D1172"/>
    <w:rsid w:val="000D2437"/>
    <w:rsid w:val="000D2FF8"/>
    <w:rsid w:val="000D3EE5"/>
    <w:rsid w:val="000D43FA"/>
    <w:rsid w:val="000D4708"/>
    <w:rsid w:val="000D6AA0"/>
    <w:rsid w:val="000D72E0"/>
    <w:rsid w:val="000E097A"/>
    <w:rsid w:val="000E18F5"/>
    <w:rsid w:val="000E1BCE"/>
    <w:rsid w:val="000E3461"/>
    <w:rsid w:val="000E443D"/>
    <w:rsid w:val="000E465A"/>
    <w:rsid w:val="000E494D"/>
    <w:rsid w:val="000E4B76"/>
    <w:rsid w:val="000E4E8E"/>
    <w:rsid w:val="000E4F62"/>
    <w:rsid w:val="000E7625"/>
    <w:rsid w:val="000F56BC"/>
    <w:rsid w:val="000F675D"/>
    <w:rsid w:val="000F76D1"/>
    <w:rsid w:val="000F78E9"/>
    <w:rsid w:val="001000AE"/>
    <w:rsid w:val="0010097F"/>
    <w:rsid w:val="00101CA5"/>
    <w:rsid w:val="0010260F"/>
    <w:rsid w:val="00105D74"/>
    <w:rsid w:val="00105FC8"/>
    <w:rsid w:val="001069C7"/>
    <w:rsid w:val="00111280"/>
    <w:rsid w:val="0011186C"/>
    <w:rsid w:val="00114C46"/>
    <w:rsid w:val="00116717"/>
    <w:rsid w:val="00121111"/>
    <w:rsid w:val="0012358E"/>
    <w:rsid w:val="00123E60"/>
    <w:rsid w:val="0012432B"/>
    <w:rsid w:val="00124B70"/>
    <w:rsid w:val="001252F2"/>
    <w:rsid w:val="00126BC5"/>
    <w:rsid w:val="00126D69"/>
    <w:rsid w:val="00130549"/>
    <w:rsid w:val="00131283"/>
    <w:rsid w:val="00134206"/>
    <w:rsid w:val="00134871"/>
    <w:rsid w:val="001349A2"/>
    <w:rsid w:val="00137265"/>
    <w:rsid w:val="00146465"/>
    <w:rsid w:val="00147D03"/>
    <w:rsid w:val="001519BF"/>
    <w:rsid w:val="001525BE"/>
    <w:rsid w:val="00152A6A"/>
    <w:rsid w:val="00152E23"/>
    <w:rsid w:val="001546D9"/>
    <w:rsid w:val="00154C8D"/>
    <w:rsid w:val="00155509"/>
    <w:rsid w:val="001559C8"/>
    <w:rsid w:val="00155C15"/>
    <w:rsid w:val="00155EDE"/>
    <w:rsid w:val="00156152"/>
    <w:rsid w:val="001562FB"/>
    <w:rsid w:val="00157E37"/>
    <w:rsid w:val="00157F73"/>
    <w:rsid w:val="001603B8"/>
    <w:rsid w:val="00160C33"/>
    <w:rsid w:val="001615B9"/>
    <w:rsid w:val="001617EE"/>
    <w:rsid w:val="001670A7"/>
    <w:rsid w:val="00167206"/>
    <w:rsid w:val="00170016"/>
    <w:rsid w:val="00170D24"/>
    <w:rsid w:val="001724F8"/>
    <w:rsid w:val="00173A2F"/>
    <w:rsid w:val="00175371"/>
    <w:rsid w:val="001772CA"/>
    <w:rsid w:val="0017748C"/>
    <w:rsid w:val="001778CA"/>
    <w:rsid w:val="00180186"/>
    <w:rsid w:val="00180883"/>
    <w:rsid w:val="001822B1"/>
    <w:rsid w:val="00186DD4"/>
    <w:rsid w:val="00186E9E"/>
    <w:rsid w:val="00187046"/>
    <w:rsid w:val="00191C6D"/>
    <w:rsid w:val="00193A3A"/>
    <w:rsid w:val="00193DD0"/>
    <w:rsid w:val="0019465F"/>
    <w:rsid w:val="0019492C"/>
    <w:rsid w:val="0019731A"/>
    <w:rsid w:val="001A0E30"/>
    <w:rsid w:val="001A1876"/>
    <w:rsid w:val="001A2496"/>
    <w:rsid w:val="001A397B"/>
    <w:rsid w:val="001A3A57"/>
    <w:rsid w:val="001A3D46"/>
    <w:rsid w:val="001A3D79"/>
    <w:rsid w:val="001A3E09"/>
    <w:rsid w:val="001B0521"/>
    <w:rsid w:val="001B20AF"/>
    <w:rsid w:val="001B3591"/>
    <w:rsid w:val="001B4DD0"/>
    <w:rsid w:val="001B65E2"/>
    <w:rsid w:val="001C0C7B"/>
    <w:rsid w:val="001C1017"/>
    <w:rsid w:val="001C2D42"/>
    <w:rsid w:val="001C37FD"/>
    <w:rsid w:val="001C49FC"/>
    <w:rsid w:val="001C5305"/>
    <w:rsid w:val="001C60A4"/>
    <w:rsid w:val="001C7615"/>
    <w:rsid w:val="001C7ABA"/>
    <w:rsid w:val="001C7C73"/>
    <w:rsid w:val="001D0D3B"/>
    <w:rsid w:val="001D3745"/>
    <w:rsid w:val="001D3F6F"/>
    <w:rsid w:val="001D4735"/>
    <w:rsid w:val="001D643E"/>
    <w:rsid w:val="001E0C88"/>
    <w:rsid w:val="001E46F3"/>
    <w:rsid w:val="001E65A9"/>
    <w:rsid w:val="001E696E"/>
    <w:rsid w:val="001E6F0F"/>
    <w:rsid w:val="001E6FC8"/>
    <w:rsid w:val="001E7A42"/>
    <w:rsid w:val="001F0B7C"/>
    <w:rsid w:val="001F0BB1"/>
    <w:rsid w:val="001F5026"/>
    <w:rsid w:val="001F79BC"/>
    <w:rsid w:val="001F7B24"/>
    <w:rsid w:val="0020150D"/>
    <w:rsid w:val="00202098"/>
    <w:rsid w:val="00202758"/>
    <w:rsid w:val="00202C89"/>
    <w:rsid w:val="00205736"/>
    <w:rsid w:val="00207016"/>
    <w:rsid w:val="00207137"/>
    <w:rsid w:val="00210765"/>
    <w:rsid w:val="00210C27"/>
    <w:rsid w:val="00211F93"/>
    <w:rsid w:val="00213A8A"/>
    <w:rsid w:val="00214F18"/>
    <w:rsid w:val="00216BE9"/>
    <w:rsid w:val="0021777F"/>
    <w:rsid w:val="00220935"/>
    <w:rsid w:val="00220D09"/>
    <w:rsid w:val="002225B0"/>
    <w:rsid w:val="002314A7"/>
    <w:rsid w:val="002326C0"/>
    <w:rsid w:val="00232CFD"/>
    <w:rsid w:val="00232EAC"/>
    <w:rsid w:val="0024217F"/>
    <w:rsid w:val="0024224A"/>
    <w:rsid w:val="00245AA6"/>
    <w:rsid w:val="00246040"/>
    <w:rsid w:val="002477D8"/>
    <w:rsid w:val="00251B37"/>
    <w:rsid w:val="00252061"/>
    <w:rsid w:val="0025337F"/>
    <w:rsid w:val="00254699"/>
    <w:rsid w:val="00255E01"/>
    <w:rsid w:val="002567C7"/>
    <w:rsid w:val="00260F18"/>
    <w:rsid w:val="00261129"/>
    <w:rsid w:val="002631BB"/>
    <w:rsid w:val="002654FE"/>
    <w:rsid w:val="0026573B"/>
    <w:rsid w:val="002715F6"/>
    <w:rsid w:val="00272EC0"/>
    <w:rsid w:val="002739F5"/>
    <w:rsid w:val="002743C7"/>
    <w:rsid w:val="002771A6"/>
    <w:rsid w:val="00277818"/>
    <w:rsid w:val="0028056F"/>
    <w:rsid w:val="002829B2"/>
    <w:rsid w:val="00285DA8"/>
    <w:rsid w:val="00287EF5"/>
    <w:rsid w:val="00290BD7"/>
    <w:rsid w:val="002916EF"/>
    <w:rsid w:val="002946AB"/>
    <w:rsid w:val="00295896"/>
    <w:rsid w:val="002A1336"/>
    <w:rsid w:val="002A4882"/>
    <w:rsid w:val="002A5319"/>
    <w:rsid w:val="002A5C77"/>
    <w:rsid w:val="002A60A8"/>
    <w:rsid w:val="002B055F"/>
    <w:rsid w:val="002B2F16"/>
    <w:rsid w:val="002B3BAC"/>
    <w:rsid w:val="002B4A6D"/>
    <w:rsid w:val="002B5848"/>
    <w:rsid w:val="002B63FA"/>
    <w:rsid w:val="002B69CA"/>
    <w:rsid w:val="002B6C7A"/>
    <w:rsid w:val="002B7D2E"/>
    <w:rsid w:val="002B7F5C"/>
    <w:rsid w:val="002C112B"/>
    <w:rsid w:val="002C1351"/>
    <w:rsid w:val="002C2675"/>
    <w:rsid w:val="002C4102"/>
    <w:rsid w:val="002C4D34"/>
    <w:rsid w:val="002C577F"/>
    <w:rsid w:val="002C6194"/>
    <w:rsid w:val="002D0297"/>
    <w:rsid w:val="002D595F"/>
    <w:rsid w:val="002D6BBE"/>
    <w:rsid w:val="002D77CD"/>
    <w:rsid w:val="002E560D"/>
    <w:rsid w:val="002E7C6F"/>
    <w:rsid w:val="002F10E4"/>
    <w:rsid w:val="002F12B1"/>
    <w:rsid w:val="002F159E"/>
    <w:rsid w:val="002F27DB"/>
    <w:rsid w:val="002F563F"/>
    <w:rsid w:val="002F7EB5"/>
    <w:rsid w:val="00300984"/>
    <w:rsid w:val="003013E7"/>
    <w:rsid w:val="00302226"/>
    <w:rsid w:val="00302550"/>
    <w:rsid w:val="0030369B"/>
    <w:rsid w:val="003053CE"/>
    <w:rsid w:val="00305CA1"/>
    <w:rsid w:val="00305F3B"/>
    <w:rsid w:val="00312E78"/>
    <w:rsid w:val="00312EC6"/>
    <w:rsid w:val="00313AFD"/>
    <w:rsid w:val="00314544"/>
    <w:rsid w:val="00314BC3"/>
    <w:rsid w:val="00316377"/>
    <w:rsid w:val="0031648F"/>
    <w:rsid w:val="00323A53"/>
    <w:rsid w:val="00325D9A"/>
    <w:rsid w:val="00326F1A"/>
    <w:rsid w:val="00330264"/>
    <w:rsid w:val="00332306"/>
    <w:rsid w:val="003327C5"/>
    <w:rsid w:val="003377DA"/>
    <w:rsid w:val="00337943"/>
    <w:rsid w:val="00337F56"/>
    <w:rsid w:val="0034022C"/>
    <w:rsid w:val="00340348"/>
    <w:rsid w:val="003448E8"/>
    <w:rsid w:val="0034627C"/>
    <w:rsid w:val="00347117"/>
    <w:rsid w:val="00350825"/>
    <w:rsid w:val="003514CD"/>
    <w:rsid w:val="00351BC6"/>
    <w:rsid w:val="00351FC6"/>
    <w:rsid w:val="003521FA"/>
    <w:rsid w:val="00352296"/>
    <w:rsid w:val="003523EA"/>
    <w:rsid w:val="00352B25"/>
    <w:rsid w:val="003538FE"/>
    <w:rsid w:val="00355227"/>
    <w:rsid w:val="003553E9"/>
    <w:rsid w:val="0035693A"/>
    <w:rsid w:val="00356D87"/>
    <w:rsid w:val="00362982"/>
    <w:rsid w:val="00363D86"/>
    <w:rsid w:val="00364DE9"/>
    <w:rsid w:val="00367BB2"/>
    <w:rsid w:val="00367FD0"/>
    <w:rsid w:val="00371145"/>
    <w:rsid w:val="003716A1"/>
    <w:rsid w:val="003746FA"/>
    <w:rsid w:val="00374B2C"/>
    <w:rsid w:val="00374C1E"/>
    <w:rsid w:val="00375AF5"/>
    <w:rsid w:val="00375D15"/>
    <w:rsid w:val="0037676C"/>
    <w:rsid w:val="00376B54"/>
    <w:rsid w:val="00381662"/>
    <w:rsid w:val="003878DD"/>
    <w:rsid w:val="00390B4B"/>
    <w:rsid w:val="00392031"/>
    <w:rsid w:val="00393D0A"/>
    <w:rsid w:val="003940EC"/>
    <w:rsid w:val="00394EBF"/>
    <w:rsid w:val="00396B07"/>
    <w:rsid w:val="003A018C"/>
    <w:rsid w:val="003A0FFB"/>
    <w:rsid w:val="003A2B10"/>
    <w:rsid w:val="003A2C8B"/>
    <w:rsid w:val="003A3772"/>
    <w:rsid w:val="003A518E"/>
    <w:rsid w:val="003A5FD2"/>
    <w:rsid w:val="003A6602"/>
    <w:rsid w:val="003A7D21"/>
    <w:rsid w:val="003B13A7"/>
    <w:rsid w:val="003B2322"/>
    <w:rsid w:val="003B2811"/>
    <w:rsid w:val="003B318A"/>
    <w:rsid w:val="003B4D12"/>
    <w:rsid w:val="003B781C"/>
    <w:rsid w:val="003C0345"/>
    <w:rsid w:val="003C18DF"/>
    <w:rsid w:val="003C43EC"/>
    <w:rsid w:val="003C4D64"/>
    <w:rsid w:val="003D0661"/>
    <w:rsid w:val="003D13F5"/>
    <w:rsid w:val="003D1AB3"/>
    <w:rsid w:val="003D25ED"/>
    <w:rsid w:val="003D3C85"/>
    <w:rsid w:val="003D4F43"/>
    <w:rsid w:val="003D6434"/>
    <w:rsid w:val="003D6FB5"/>
    <w:rsid w:val="003D71F4"/>
    <w:rsid w:val="003E01E7"/>
    <w:rsid w:val="003E1043"/>
    <w:rsid w:val="003E2D35"/>
    <w:rsid w:val="003E3394"/>
    <w:rsid w:val="003E56A4"/>
    <w:rsid w:val="003E5D43"/>
    <w:rsid w:val="003F12D4"/>
    <w:rsid w:val="003F31E7"/>
    <w:rsid w:val="003F486B"/>
    <w:rsid w:val="003F4CD8"/>
    <w:rsid w:val="003F515C"/>
    <w:rsid w:val="003F7A2B"/>
    <w:rsid w:val="00401753"/>
    <w:rsid w:val="00401D14"/>
    <w:rsid w:val="00402065"/>
    <w:rsid w:val="004027F0"/>
    <w:rsid w:val="00402F7B"/>
    <w:rsid w:val="00404542"/>
    <w:rsid w:val="00404B45"/>
    <w:rsid w:val="00404F8A"/>
    <w:rsid w:val="00404FF9"/>
    <w:rsid w:val="00406404"/>
    <w:rsid w:val="0040696E"/>
    <w:rsid w:val="00407CF5"/>
    <w:rsid w:val="00410134"/>
    <w:rsid w:val="00410A21"/>
    <w:rsid w:val="00411B6A"/>
    <w:rsid w:val="00413F64"/>
    <w:rsid w:val="00416D95"/>
    <w:rsid w:val="00417B3E"/>
    <w:rsid w:val="00420BA1"/>
    <w:rsid w:val="00421567"/>
    <w:rsid w:val="004234A4"/>
    <w:rsid w:val="00423973"/>
    <w:rsid w:val="00425E42"/>
    <w:rsid w:val="0042637B"/>
    <w:rsid w:val="0043647A"/>
    <w:rsid w:val="00436998"/>
    <w:rsid w:val="00440983"/>
    <w:rsid w:val="00440EF6"/>
    <w:rsid w:val="004423AF"/>
    <w:rsid w:val="00442443"/>
    <w:rsid w:val="00444A9A"/>
    <w:rsid w:val="004456B1"/>
    <w:rsid w:val="004464AF"/>
    <w:rsid w:val="0044777E"/>
    <w:rsid w:val="0045115B"/>
    <w:rsid w:val="00453F65"/>
    <w:rsid w:val="004540D6"/>
    <w:rsid w:val="00454BFA"/>
    <w:rsid w:val="00457151"/>
    <w:rsid w:val="0046162B"/>
    <w:rsid w:val="00462211"/>
    <w:rsid w:val="00462F6A"/>
    <w:rsid w:val="00464125"/>
    <w:rsid w:val="00467075"/>
    <w:rsid w:val="004709BE"/>
    <w:rsid w:val="00470EDD"/>
    <w:rsid w:val="0047230D"/>
    <w:rsid w:val="00472B63"/>
    <w:rsid w:val="00473461"/>
    <w:rsid w:val="00474B2E"/>
    <w:rsid w:val="00477D3A"/>
    <w:rsid w:val="00480143"/>
    <w:rsid w:val="00481511"/>
    <w:rsid w:val="004820DF"/>
    <w:rsid w:val="00482569"/>
    <w:rsid w:val="00484750"/>
    <w:rsid w:val="004911AE"/>
    <w:rsid w:val="00491577"/>
    <w:rsid w:val="004919E8"/>
    <w:rsid w:val="00491A87"/>
    <w:rsid w:val="00492523"/>
    <w:rsid w:val="004934E0"/>
    <w:rsid w:val="004950C7"/>
    <w:rsid w:val="004A0A62"/>
    <w:rsid w:val="004A20D0"/>
    <w:rsid w:val="004A2E8B"/>
    <w:rsid w:val="004A3DC0"/>
    <w:rsid w:val="004A4079"/>
    <w:rsid w:val="004A5DA6"/>
    <w:rsid w:val="004B10F9"/>
    <w:rsid w:val="004B3EA6"/>
    <w:rsid w:val="004B4BBE"/>
    <w:rsid w:val="004B629A"/>
    <w:rsid w:val="004B6360"/>
    <w:rsid w:val="004C0716"/>
    <w:rsid w:val="004C1C76"/>
    <w:rsid w:val="004C34C8"/>
    <w:rsid w:val="004C37C3"/>
    <w:rsid w:val="004C3BBE"/>
    <w:rsid w:val="004D0C39"/>
    <w:rsid w:val="004D1067"/>
    <w:rsid w:val="004D2CE3"/>
    <w:rsid w:val="004D583E"/>
    <w:rsid w:val="004D5885"/>
    <w:rsid w:val="004D5AB6"/>
    <w:rsid w:val="004D63ED"/>
    <w:rsid w:val="004D6627"/>
    <w:rsid w:val="004D70CB"/>
    <w:rsid w:val="004E199D"/>
    <w:rsid w:val="004E7099"/>
    <w:rsid w:val="004E71BC"/>
    <w:rsid w:val="004F2EE5"/>
    <w:rsid w:val="004F7B80"/>
    <w:rsid w:val="005019B5"/>
    <w:rsid w:val="00501D10"/>
    <w:rsid w:val="00502CCD"/>
    <w:rsid w:val="00504DFF"/>
    <w:rsid w:val="00506226"/>
    <w:rsid w:val="00511B4C"/>
    <w:rsid w:val="00513927"/>
    <w:rsid w:val="00515DD0"/>
    <w:rsid w:val="00520743"/>
    <w:rsid w:val="00521E63"/>
    <w:rsid w:val="00522D3F"/>
    <w:rsid w:val="005247AD"/>
    <w:rsid w:val="00525295"/>
    <w:rsid w:val="00526E29"/>
    <w:rsid w:val="00530707"/>
    <w:rsid w:val="005326B5"/>
    <w:rsid w:val="005335DF"/>
    <w:rsid w:val="0054026E"/>
    <w:rsid w:val="00540BF1"/>
    <w:rsid w:val="00540C42"/>
    <w:rsid w:val="00541287"/>
    <w:rsid w:val="00543A72"/>
    <w:rsid w:val="00545FF7"/>
    <w:rsid w:val="0054662E"/>
    <w:rsid w:val="005476DA"/>
    <w:rsid w:val="005478B4"/>
    <w:rsid w:val="00547EB7"/>
    <w:rsid w:val="00550419"/>
    <w:rsid w:val="005509C5"/>
    <w:rsid w:val="005537D4"/>
    <w:rsid w:val="00553B4C"/>
    <w:rsid w:val="0055515B"/>
    <w:rsid w:val="0055614F"/>
    <w:rsid w:val="00560075"/>
    <w:rsid w:val="005607A4"/>
    <w:rsid w:val="00561948"/>
    <w:rsid w:val="0056208B"/>
    <w:rsid w:val="00565772"/>
    <w:rsid w:val="005678E9"/>
    <w:rsid w:val="00567F0C"/>
    <w:rsid w:val="005717C8"/>
    <w:rsid w:val="00571B99"/>
    <w:rsid w:val="005755FC"/>
    <w:rsid w:val="00575C82"/>
    <w:rsid w:val="00576AD1"/>
    <w:rsid w:val="00577335"/>
    <w:rsid w:val="005808F3"/>
    <w:rsid w:val="00580A4D"/>
    <w:rsid w:val="005912D1"/>
    <w:rsid w:val="005931C5"/>
    <w:rsid w:val="005935A7"/>
    <w:rsid w:val="00593696"/>
    <w:rsid w:val="00593BCF"/>
    <w:rsid w:val="005A21EF"/>
    <w:rsid w:val="005A22E6"/>
    <w:rsid w:val="005A247A"/>
    <w:rsid w:val="005A26F1"/>
    <w:rsid w:val="005A4E11"/>
    <w:rsid w:val="005A5027"/>
    <w:rsid w:val="005A64C0"/>
    <w:rsid w:val="005A6C7A"/>
    <w:rsid w:val="005B07D5"/>
    <w:rsid w:val="005B2E7F"/>
    <w:rsid w:val="005B5220"/>
    <w:rsid w:val="005B6712"/>
    <w:rsid w:val="005B7F3C"/>
    <w:rsid w:val="005C39F7"/>
    <w:rsid w:val="005C7595"/>
    <w:rsid w:val="005C7FAC"/>
    <w:rsid w:val="005D044B"/>
    <w:rsid w:val="005D35B8"/>
    <w:rsid w:val="005D385C"/>
    <w:rsid w:val="005D45C6"/>
    <w:rsid w:val="005D62BD"/>
    <w:rsid w:val="005D79E5"/>
    <w:rsid w:val="005E1405"/>
    <w:rsid w:val="005E1524"/>
    <w:rsid w:val="005E281B"/>
    <w:rsid w:val="005E34D8"/>
    <w:rsid w:val="005E44C2"/>
    <w:rsid w:val="005F0112"/>
    <w:rsid w:val="005F12DB"/>
    <w:rsid w:val="005F1A15"/>
    <w:rsid w:val="005F4734"/>
    <w:rsid w:val="005F4E68"/>
    <w:rsid w:val="005F6631"/>
    <w:rsid w:val="005F6DBC"/>
    <w:rsid w:val="005F7B19"/>
    <w:rsid w:val="00601EA1"/>
    <w:rsid w:val="00603C77"/>
    <w:rsid w:val="00603E75"/>
    <w:rsid w:val="00604298"/>
    <w:rsid w:val="00605778"/>
    <w:rsid w:val="00605E6D"/>
    <w:rsid w:val="006108D5"/>
    <w:rsid w:val="00613EC4"/>
    <w:rsid w:val="00613F55"/>
    <w:rsid w:val="00623E1D"/>
    <w:rsid w:val="00624F30"/>
    <w:rsid w:val="006258D4"/>
    <w:rsid w:val="006266EE"/>
    <w:rsid w:val="006270FE"/>
    <w:rsid w:val="0063271A"/>
    <w:rsid w:val="006338B4"/>
    <w:rsid w:val="006345A6"/>
    <w:rsid w:val="006352EC"/>
    <w:rsid w:val="00636429"/>
    <w:rsid w:val="00637024"/>
    <w:rsid w:val="00637813"/>
    <w:rsid w:val="006426BB"/>
    <w:rsid w:val="00642C37"/>
    <w:rsid w:val="00642FFC"/>
    <w:rsid w:val="0064339E"/>
    <w:rsid w:val="006437B6"/>
    <w:rsid w:val="00643D90"/>
    <w:rsid w:val="00644A2F"/>
    <w:rsid w:val="00652B15"/>
    <w:rsid w:val="00654165"/>
    <w:rsid w:val="00654502"/>
    <w:rsid w:val="00654A00"/>
    <w:rsid w:val="00657938"/>
    <w:rsid w:val="006602DD"/>
    <w:rsid w:val="006607C1"/>
    <w:rsid w:val="006612B2"/>
    <w:rsid w:val="006618E2"/>
    <w:rsid w:val="00661C12"/>
    <w:rsid w:val="00661D3C"/>
    <w:rsid w:val="00661F8D"/>
    <w:rsid w:val="00663A5C"/>
    <w:rsid w:val="00663C22"/>
    <w:rsid w:val="00665D7A"/>
    <w:rsid w:val="00666233"/>
    <w:rsid w:val="00670B55"/>
    <w:rsid w:val="00671D5F"/>
    <w:rsid w:val="0067243F"/>
    <w:rsid w:val="00674A41"/>
    <w:rsid w:val="00675B79"/>
    <w:rsid w:val="00675E03"/>
    <w:rsid w:val="00676E32"/>
    <w:rsid w:val="006775A8"/>
    <w:rsid w:val="00680444"/>
    <w:rsid w:val="006848B2"/>
    <w:rsid w:val="006868ED"/>
    <w:rsid w:val="00692A03"/>
    <w:rsid w:val="006A1E86"/>
    <w:rsid w:val="006A2B18"/>
    <w:rsid w:val="006A3147"/>
    <w:rsid w:val="006A5E44"/>
    <w:rsid w:val="006A69BD"/>
    <w:rsid w:val="006A6CEE"/>
    <w:rsid w:val="006B11B2"/>
    <w:rsid w:val="006B1677"/>
    <w:rsid w:val="006B2F46"/>
    <w:rsid w:val="006B410D"/>
    <w:rsid w:val="006B7884"/>
    <w:rsid w:val="006C2861"/>
    <w:rsid w:val="006C3211"/>
    <w:rsid w:val="006C4FDB"/>
    <w:rsid w:val="006C656F"/>
    <w:rsid w:val="006D1442"/>
    <w:rsid w:val="006D1A3B"/>
    <w:rsid w:val="006D210E"/>
    <w:rsid w:val="006D215D"/>
    <w:rsid w:val="006D35EB"/>
    <w:rsid w:val="006E3065"/>
    <w:rsid w:val="006E75FF"/>
    <w:rsid w:val="006E78B9"/>
    <w:rsid w:val="006E7DFE"/>
    <w:rsid w:val="006F1F8A"/>
    <w:rsid w:val="006F2768"/>
    <w:rsid w:val="006F27AE"/>
    <w:rsid w:val="006F58BB"/>
    <w:rsid w:val="00700FAB"/>
    <w:rsid w:val="00701802"/>
    <w:rsid w:val="0070537E"/>
    <w:rsid w:val="00705EBA"/>
    <w:rsid w:val="007064D0"/>
    <w:rsid w:val="00707B44"/>
    <w:rsid w:val="00710451"/>
    <w:rsid w:val="00710A9D"/>
    <w:rsid w:val="00710CC2"/>
    <w:rsid w:val="00710D9F"/>
    <w:rsid w:val="00714232"/>
    <w:rsid w:val="00714820"/>
    <w:rsid w:val="00714927"/>
    <w:rsid w:val="00720C14"/>
    <w:rsid w:val="00721607"/>
    <w:rsid w:val="00722E09"/>
    <w:rsid w:val="00724395"/>
    <w:rsid w:val="00726D57"/>
    <w:rsid w:val="007273B2"/>
    <w:rsid w:val="00731738"/>
    <w:rsid w:val="0073482C"/>
    <w:rsid w:val="007349B2"/>
    <w:rsid w:val="00735166"/>
    <w:rsid w:val="00736E12"/>
    <w:rsid w:val="0074057B"/>
    <w:rsid w:val="00741A38"/>
    <w:rsid w:val="00742414"/>
    <w:rsid w:val="0074281A"/>
    <w:rsid w:val="00744174"/>
    <w:rsid w:val="0074585C"/>
    <w:rsid w:val="007458F9"/>
    <w:rsid w:val="00746AC4"/>
    <w:rsid w:val="007515F8"/>
    <w:rsid w:val="00760712"/>
    <w:rsid w:val="00760E2D"/>
    <w:rsid w:val="0076352C"/>
    <w:rsid w:val="00763944"/>
    <w:rsid w:val="00763A30"/>
    <w:rsid w:val="0076456E"/>
    <w:rsid w:val="0076505C"/>
    <w:rsid w:val="00773760"/>
    <w:rsid w:val="007739AF"/>
    <w:rsid w:val="007743E4"/>
    <w:rsid w:val="0078119B"/>
    <w:rsid w:val="00783A27"/>
    <w:rsid w:val="00784934"/>
    <w:rsid w:val="007857C1"/>
    <w:rsid w:val="00785F81"/>
    <w:rsid w:val="007864EE"/>
    <w:rsid w:val="00787081"/>
    <w:rsid w:val="007875BB"/>
    <w:rsid w:val="00790F5A"/>
    <w:rsid w:val="0079100D"/>
    <w:rsid w:val="00794A6F"/>
    <w:rsid w:val="00794B30"/>
    <w:rsid w:val="00796B43"/>
    <w:rsid w:val="00797EB3"/>
    <w:rsid w:val="007A1498"/>
    <w:rsid w:val="007A15EB"/>
    <w:rsid w:val="007A2225"/>
    <w:rsid w:val="007A49BB"/>
    <w:rsid w:val="007A7603"/>
    <w:rsid w:val="007B0442"/>
    <w:rsid w:val="007B05C6"/>
    <w:rsid w:val="007B2185"/>
    <w:rsid w:val="007B31E9"/>
    <w:rsid w:val="007B3697"/>
    <w:rsid w:val="007B424E"/>
    <w:rsid w:val="007B5391"/>
    <w:rsid w:val="007C0964"/>
    <w:rsid w:val="007C0BB5"/>
    <w:rsid w:val="007C45A0"/>
    <w:rsid w:val="007C5632"/>
    <w:rsid w:val="007C67DC"/>
    <w:rsid w:val="007D101A"/>
    <w:rsid w:val="007D18C4"/>
    <w:rsid w:val="007D1A35"/>
    <w:rsid w:val="007D3103"/>
    <w:rsid w:val="007D5067"/>
    <w:rsid w:val="007D7495"/>
    <w:rsid w:val="007E0D91"/>
    <w:rsid w:val="007E1730"/>
    <w:rsid w:val="007E3868"/>
    <w:rsid w:val="007E3D4B"/>
    <w:rsid w:val="007E4E34"/>
    <w:rsid w:val="007E4E65"/>
    <w:rsid w:val="007E5EFB"/>
    <w:rsid w:val="007E69AE"/>
    <w:rsid w:val="007E69C1"/>
    <w:rsid w:val="007E7088"/>
    <w:rsid w:val="007F18EA"/>
    <w:rsid w:val="007F1B43"/>
    <w:rsid w:val="007F2059"/>
    <w:rsid w:val="007F266D"/>
    <w:rsid w:val="007F33AA"/>
    <w:rsid w:val="007F35A8"/>
    <w:rsid w:val="007F5D52"/>
    <w:rsid w:val="00800B64"/>
    <w:rsid w:val="0080273C"/>
    <w:rsid w:val="00803CE9"/>
    <w:rsid w:val="00804760"/>
    <w:rsid w:val="0080499C"/>
    <w:rsid w:val="0080554D"/>
    <w:rsid w:val="0080645E"/>
    <w:rsid w:val="008108F7"/>
    <w:rsid w:val="00811AFC"/>
    <w:rsid w:val="00811F87"/>
    <w:rsid w:val="00812D59"/>
    <w:rsid w:val="00813767"/>
    <w:rsid w:val="008162BE"/>
    <w:rsid w:val="00816307"/>
    <w:rsid w:val="00816CF0"/>
    <w:rsid w:val="00821CFA"/>
    <w:rsid w:val="008220E9"/>
    <w:rsid w:val="008227B1"/>
    <w:rsid w:val="00822A2E"/>
    <w:rsid w:val="00823030"/>
    <w:rsid w:val="00823145"/>
    <w:rsid w:val="00825ADD"/>
    <w:rsid w:val="0082733C"/>
    <w:rsid w:val="0083149D"/>
    <w:rsid w:val="0083321A"/>
    <w:rsid w:val="00834467"/>
    <w:rsid w:val="00834E58"/>
    <w:rsid w:val="00841698"/>
    <w:rsid w:val="00843F53"/>
    <w:rsid w:val="008464BB"/>
    <w:rsid w:val="00850677"/>
    <w:rsid w:val="00850C48"/>
    <w:rsid w:val="00855700"/>
    <w:rsid w:val="00856B9B"/>
    <w:rsid w:val="008573F0"/>
    <w:rsid w:val="00860D29"/>
    <w:rsid w:val="0086392C"/>
    <w:rsid w:val="00863AD5"/>
    <w:rsid w:val="00864973"/>
    <w:rsid w:val="008657ED"/>
    <w:rsid w:val="008660D3"/>
    <w:rsid w:val="008664B2"/>
    <w:rsid w:val="008676A4"/>
    <w:rsid w:val="00871479"/>
    <w:rsid w:val="008714DC"/>
    <w:rsid w:val="008715B1"/>
    <w:rsid w:val="00872C05"/>
    <w:rsid w:val="00872F72"/>
    <w:rsid w:val="00873611"/>
    <w:rsid w:val="0087413F"/>
    <w:rsid w:val="00874C13"/>
    <w:rsid w:val="00876F03"/>
    <w:rsid w:val="00877082"/>
    <w:rsid w:val="008839C1"/>
    <w:rsid w:val="008858A8"/>
    <w:rsid w:val="00885E21"/>
    <w:rsid w:val="008861FE"/>
    <w:rsid w:val="008917AC"/>
    <w:rsid w:val="008961E2"/>
    <w:rsid w:val="00896618"/>
    <w:rsid w:val="00897672"/>
    <w:rsid w:val="008A0D02"/>
    <w:rsid w:val="008A1B90"/>
    <w:rsid w:val="008A4724"/>
    <w:rsid w:val="008A55EB"/>
    <w:rsid w:val="008A6A25"/>
    <w:rsid w:val="008A7541"/>
    <w:rsid w:val="008B12D4"/>
    <w:rsid w:val="008B30AB"/>
    <w:rsid w:val="008B31EF"/>
    <w:rsid w:val="008B3677"/>
    <w:rsid w:val="008B407F"/>
    <w:rsid w:val="008B51B7"/>
    <w:rsid w:val="008B6434"/>
    <w:rsid w:val="008B694C"/>
    <w:rsid w:val="008B7FB1"/>
    <w:rsid w:val="008C02E0"/>
    <w:rsid w:val="008C0560"/>
    <w:rsid w:val="008C1143"/>
    <w:rsid w:val="008C2883"/>
    <w:rsid w:val="008C33E3"/>
    <w:rsid w:val="008C35C5"/>
    <w:rsid w:val="008C3A9D"/>
    <w:rsid w:val="008C401B"/>
    <w:rsid w:val="008C56A4"/>
    <w:rsid w:val="008C75CA"/>
    <w:rsid w:val="008C7CF8"/>
    <w:rsid w:val="008D40EA"/>
    <w:rsid w:val="008D471F"/>
    <w:rsid w:val="008D51DA"/>
    <w:rsid w:val="008D5C55"/>
    <w:rsid w:val="008D79F6"/>
    <w:rsid w:val="008E06D1"/>
    <w:rsid w:val="008E296E"/>
    <w:rsid w:val="008E42EE"/>
    <w:rsid w:val="008E6551"/>
    <w:rsid w:val="008E6635"/>
    <w:rsid w:val="008E7D27"/>
    <w:rsid w:val="008F0E21"/>
    <w:rsid w:val="008F21A4"/>
    <w:rsid w:val="008F2863"/>
    <w:rsid w:val="008F4108"/>
    <w:rsid w:val="008F41EB"/>
    <w:rsid w:val="008F67AD"/>
    <w:rsid w:val="008F6F3A"/>
    <w:rsid w:val="009008CB"/>
    <w:rsid w:val="00903600"/>
    <w:rsid w:val="009052C5"/>
    <w:rsid w:val="0090616C"/>
    <w:rsid w:val="00910F9B"/>
    <w:rsid w:val="00912058"/>
    <w:rsid w:val="00913B0C"/>
    <w:rsid w:val="00913E1F"/>
    <w:rsid w:val="00915D5B"/>
    <w:rsid w:val="00915FB4"/>
    <w:rsid w:val="0091613D"/>
    <w:rsid w:val="0091712B"/>
    <w:rsid w:val="00917C1C"/>
    <w:rsid w:val="00920996"/>
    <w:rsid w:val="00921992"/>
    <w:rsid w:val="00921E3D"/>
    <w:rsid w:val="009223DE"/>
    <w:rsid w:val="00922ECA"/>
    <w:rsid w:val="00923041"/>
    <w:rsid w:val="00923F0B"/>
    <w:rsid w:val="00924410"/>
    <w:rsid w:val="009247FB"/>
    <w:rsid w:val="00924920"/>
    <w:rsid w:val="009267AD"/>
    <w:rsid w:val="009309AE"/>
    <w:rsid w:val="00935939"/>
    <w:rsid w:val="009366B1"/>
    <w:rsid w:val="00937890"/>
    <w:rsid w:val="00940DD6"/>
    <w:rsid w:val="00942440"/>
    <w:rsid w:val="00942785"/>
    <w:rsid w:val="00942F46"/>
    <w:rsid w:val="00944559"/>
    <w:rsid w:val="00946C90"/>
    <w:rsid w:val="00952E61"/>
    <w:rsid w:val="00953FF0"/>
    <w:rsid w:val="009542E3"/>
    <w:rsid w:val="009554F5"/>
    <w:rsid w:val="0095570D"/>
    <w:rsid w:val="009565A2"/>
    <w:rsid w:val="009622BD"/>
    <w:rsid w:val="00964157"/>
    <w:rsid w:val="009645C3"/>
    <w:rsid w:val="009666CA"/>
    <w:rsid w:val="0096737B"/>
    <w:rsid w:val="009676B9"/>
    <w:rsid w:val="00967ABF"/>
    <w:rsid w:val="009700CC"/>
    <w:rsid w:val="00970491"/>
    <w:rsid w:val="00970E37"/>
    <w:rsid w:val="00972C6E"/>
    <w:rsid w:val="00974226"/>
    <w:rsid w:val="00974393"/>
    <w:rsid w:val="009745E6"/>
    <w:rsid w:val="00974E39"/>
    <w:rsid w:val="00975763"/>
    <w:rsid w:val="00976BCB"/>
    <w:rsid w:val="0098034E"/>
    <w:rsid w:val="0098325D"/>
    <w:rsid w:val="00983EC7"/>
    <w:rsid w:val="009849FE"/>
    <w:rsid w:val="00987847"/>
    <w:rsid w:val="00987B92"/>
    <w:rsid w:val="009901A3"/>
    <w:rsid w:val="00995DD7"/>
    <w:rsid w:val="00997787"/>
    <w:rsid w:val="009A2D4C"/>
    <w:rsid w:val="009A3319"/>
    <w:rsid w:val="009A4F2F"/>
    <w:rsid w:val="009B111F"/>
    <w:rsid w:val="009B22C0"/>
    <w:rsid w:val="009B2D91"/>
    <w:rsid w:val="009B4B4D"/>
    <w:rsid w:val="009C06B5"/>
    <w:rsid w:val="009C120A"/>
    <w:rsid w:val="009C254E"/>
    <w:rsid w:val="009C2AB7"/>
    <w:rsid w:val="009C3567"/>
    <w:rsid w:val="009C4275"/>
    <w:rsid w:val="009C5443"/>
    <w:rsid w:val="009D13D0"/>
    <w:rsid w:val="009D2848"/>
    <w:rsid w:val="009D346E"/>
    <w:rsid w:val="009D7376"/>
    <w:rsid w:val="009D7412"/>
    <w:rsid w:val="009D76A7"/>
    <w:rsid w:val="009E0A41"/>
    <w:rsid w:val="009E2455"/>
    <w:rsid w:val="009E2523"/>
    <w:rsid w:val="009E2935"/>
    <w:rsid w:val="009E4FDB"/>
    <w:rsid w:val="009E5B19"/>
    <w:rsid w:val="009E7F2C"/>
    <w:rsid w:val="009F21DA"/>
    <w:rsid w:val="009F2A68"/>
    <w:rsid w:val="009F2EB4"/>
    <w:rsid w:val="009F4A5A"/>
    <w:rsid w:val="009F4CB7"/>
    <w:rsid w:val="009F52A8"/>
    <w:rsid w:val="00A004CB"/>
    <w:rsid w:val="00A024DA"/>
    <w:rsid w:val="00A02F3D"/>
    <w:rsid w:val="00A035D7"/>
    <w:rsid w:val="00A0364E"/>
    <w:rsid w:val="00A05C19"/>
    <w:rsid w:val="00A07AC3"/>
    <w:rsid w:val="00A138E8"/>
    <w:rsid w:val="00A15034"/>
    <w:rsid w:val="00A1660B"/>
    <w:rsid w:val="00A24A50"/>
    <w:rsid w:val="00A25A2F"/>
    <w:rsid w:val="00A25B04"/>
    <w:rsid w:val="00A2612D"/>
    <w:rsid w:val="00A26CF5"/>
    <w:rsid w:val="00A314E0"/>
    <w:rsid w:val="00A31E48"/>
    <w:rsid w:val="00A34B88"/>
    <w:rsid w:val="00A36461"/>
    <w:rsid w:val="00A36645"/>
    <w:rsid w:val="00A412A0"/>
    <w:rsid w:val="00A41677"/>
    <w:rsid w:val="00A42C04"/>
    <w:rsid w:val="00A42DF4"/>
    <w:rsid w:val="00A4477D"/>
    <w:rsid w:val="00A45FC5"/>
    <w:rsid w:val="00A468A9"/>
    <w:rsid w:val="00A46FC2"/>
    <w:rsid w:val="00A476C0"/>
    <w:rsid w:val="00A50B38"/>
    <w:rsid w:val="00A51EE2"/>
    <w:rsid w:val="00A541D0"/>
    <w:rsid w:val="00A554AD"/>
    <w:rsid w:val="00A558AF"/>
    <w:rsid w:val="00A5629B"/>
    <w:rsid w:val="00A56435"/>
    <w:rsid w:val="00A5762C"/>
    <w:rsid w:val="00A62D1F"/>
    <w:rsid w:val="00A655CC"/>
    <w:rsid w:val="00A65CAC"/>
    <w:rsid w:val="00A66A15"/>
    <w:rsid w:val="00A71127"/>
    <w:rsid w:val="00A73EFB"/>
    <w:rsid w:val="00A74CBD"/>
    <w:rsid w:val="00A74F65"/>
    <w:rsid w:val="00A761AA"/>
    <w:rsid w:val="00A80F20"/>
    <w:rsid w:val="00A83839"/>
    <w:rsid w:val="00A852F8"/>
    <w:rsid w:val="00A8610E"/>
    <w:rsid w:val="00A87A41"/>
    <w:rsid w:val="00A9073A"/>
    <w:rsid w:val="00A90D26"/>
    <w:rsid w:val="00A91A71"/>
    <w:rsid w:val="00A948B7"/>
    <w:rsid w:val="00A9497D"/>
    <w:rsid w:val="00A9565B"/>
    <w:rsid w:val="00A95B4B"/>
    <w:rsid w:val="00A95D24"/>
    <w:rsid w:val="00A964ED"/>
    <w:rsid w:val="00A96AF5"/>
    <w:rsid w:val="00AA0347"/>
    <w:rsid w:val="00AB01BE"/>
    <w:rsid w:val="00AB032D"/>
    <w:rsid w:val="00AB1C8D"/>
    <w:rsid w:val="00AB24DE"/>
    <w:rsid w:val="00AB2920"/>
    <w:rsid w:val="00AB40B1"/>
    <w:rsid w:val="00AB45BE"/>
    <w:rsid w:val="00AB696A"/>
    <w:rsid w:val="00AB7F0C"/>
    <w:rsid w:val="00AC08FA"/>
    <w:rsid w:val="00AC106D"/>
    <w:rsid w:val="00AC2044"/>
    <w:rsid w:val="00AC20EF"/>
    <w:rsid w:val="00AC225A"/>
    <w:rsid w:val="00AC35D0"/>
    <w:rsid w:val="00AC3C62"/>
    <w:rsid w:val="00AC5056"/>
    <w:rsid w:val="00AC5FEA"/>
    <w:rsid w:val="00AC65A5"/>
    <w:rsid w:val="00AC6AE8"/>
    <w:rsid w:val="00AC7DE0"/>
    <w:rsid w:val="00AC7FBB"/>
    <w:rsid w:val="00AD0B8D"/>
    <w:rsid w:val="00AD2319"/>
    <w:rsid w:val="00AD2ADD"/>
    <w:rsid w:val="00AD3FCF"/>
    <w:rsid w:val="00AD7B80"/>
    <w:rsid w:val="00AE0D69"/>
    <w:rsid w:val="00AE2FF3"/>
    <w:rsid w:val="00AE55E8"/>
    <w:rsid w:val="00AE63EF"/>
    <w:rsid w:val="00AE68C3"/>
    <w:rsid w:val="00AF0F8B"/>
    <w:rsid w:val="00AF2559"/>
    <w:rsid w:val="00AF25B6"/>
    <w:rsid w:val="00AF39A2"/>
    <w:rsid w:val="00B00638"/>
    <w:rsid w:val="00B04D83"/>
    <w:rsid w:val="00B06B9A"/>
    <w:rsid w:val="00B07F11"/>
    <w:rsid w:val="00B10122"/>
    <w:rsid w:val="00B108CA"/>
    <w:rsid w:val="00B13250"/>
    <w:rsid w:val="00B146AB"/>
    <w:rsid w:val="00B15254"/>
    <w:rsid w:val="00B166C6"/>
    <w:rsid w:val="00B2034C"/>
    <w:rsid w:val="00B216DB"/>
    <w:rsid w:val="00B21E36"/>
    <w:rsid w:val="00B22312"/>
    <w:rsid w:val="00B239DC"/>
    <w:rsid w:val="00B23D5C"/>
    <w:rsid w:val="00B25A62"/>
    <w:rsid w:val="00B27DD7"/>
    <w:rsid w:val="00B317F5"/>
    <w:rsid w:val="00B319D4"/>
    <w:rsid w:val="00B31D69"/>
    <w:rsid w:val="00B32B3B"/>
    <w:rsid w:val="00B32FC5"/>
    <w:rsid w:val="00B34061"/>
    <w:rsid w:val="00B35484"/>
    <w:rsid w:val="00B3601D"/>
    <w:rsid w:val="00B37248"/>
    <w:rsid w:val="00B373D1"/>
    <w:rsid w:val="00B410F7"/>
    <w:rsid w:val="00B41342"/>
    <w:rsid w:val="00B41627"/>
    <w:rsid w:val="00B42458"/>
    <w:rsid w:val="00B427A3"/>
    <w:rsid w:val="00B4296A"/>
    <w:rsid w:val="00B42C67"/>
    <w:rsid w:val="00B44446"/>
    <w:rsid w:val="00B44583"/>
    <w:rsid w:val="00B44DC8"/>
    <w:rsid w:val="00B44E83"/>
    <w:rsid w:val="00B45271"/>
    <w:rsid w:val="00B4579C"/>
    <w:rsid w:val="00B46549"/>
    <w:rsid w:val="00B5188C"/>
    <w:rsid w:val="00B542C9"/>
    <w:rsid w:val="00B54380"/>
    <w:rsid w:val="00B57BE8"/>
    <w:rsid w:val="00B61217"/>
    <w:rsid w:val="00B6221D"/>
    <w:rsid w:val="00B643D8"/>
    <w:rsid w:val="00B657C0"/>
    <w:rsid w:val="00B65AFB"/>
    <w:rsid w:val="00B72F5E"/>
    <w:rsid w:val="00B731B5"/>
    <w:rsid w:val="00B743D5"/>
    <w:rsid w:val="00B76583"/>
    <w:rsid w:val="00B822EB"/>
    <w:rsid w:val="00B828AD"/>
    <w:rsid w:val="00B82A2C"/>
    <w:rsid w:val="00B831A2"/>
    <w:rsid w:val="00B86D3E"/>
    <w:rsid w:val="00B91F6F"/>
    <w:rsid w:val="00B92F72"/>
    <w:rsid w:val="00B95FB4"/>
    <w:rsid w:val="00B9713B"/>
    <w:rsid w:val="00BA00E0"/>
    <w:rsid w:val="00BA3787"/>
    <w:rsid w:val="00BA4D09"/>
    <w:rsid w:val="00BA607D"/>
    <w:rsid w:val="00BA723B"/>
    <w:rsid w:val="00BB0369"/>
    <w:rsid w:val="00BB4E11"/>
    <w:rsid w:val="00BB7353"/>
    <w:rsid w:val="00BC1025"/>
    <w:rsid w:val="00BC59E3"/>
    <w:rsid w:val="00BC5DDB"/>
    <w:rsid w:val="00BC62BF"/>
    <w:rsid w:val="00BC6890"/>
    <w:rsid w:val="00BD0AB5"/>
    <w:rsid w:val="00BD2CD1"/>
    <w:rsid w:val="00BD6A76"/>
    <w:rsid w:val="00BD7CF0"/>
    <w:rsid w:val="00BE0E55"/>
    <w:rsid w:val="00BE1CFA"/>
    <w:rsid w:val="00BE2C23"/>
    <w:rsid w:val="00BE2E41"/>
    <w:rsid w:val="00BE36F7"/>
    <w:rsid w:val="00BE5EF2"/>
    <w:rsid w:val="00BF3C5F"/>
    <w:rsid w:val="00BF3F7C"/>
    <w:rsid w:val="00BF3FD1"/>
    <w:rsid w:val="00BF3FF7"/>
    <w:rsid w:val="00BF4626"/>
    <w:rsid w:val="00BF52FB"/>
    <w:rsid w:val="00BF5B4E"/>
    <w:rsid w:val="00BF5CC5"/>
    <w:rsid w:val="00BF6C50"/>
    <w:rsid w:val="00C00D6B"/>
    <w:rsid w:val="00C02D9F"/>
    <w:rsid w:val="00C03CEA"/>
    <w:rsid w:val="00C04916"/>
    <w:rsid w:val="00C04CFA"/>
    <w:rsid w:val="00C05092"/>
    <w:rsid w:val="00C12D2A"/>
    <w:rsid w:val="00C14E06"/>
    <w:rsid w:val="00C15CAB"/>
    <w:rsid w:val="00C17225"/>
    <w:rsid w:val="00C17B0A"/>
    <w:rsid w:val="00C20146"/>
    <w:rsid w:val="00C2488A"/>
    <w:rsid w:val="00C25A88"/>
    <w:rsid w:val="00C26232"/>
    <w:rsid w:val="00C30543"/>
    <w:rsid w:val="00C3268C"/>
    <w:rsid w:val="00C334FA"/>
    <w:rsid w:val="00C348AC"/>
    <w:rsid w:val="00C36949"/>
    <w:rsid w:val="00C36FD2"/>
    <w:rsid w:val="00C37594"/>
    <w:rsid w:val="00C43D25"/>
    <w:rsid w:val="00C4431D"/>
    <w:rsid w:val="00C4665D"/>
    <w:rsid w:val="00C4735A"/>
    <w:rsid w:val="00C47B70"/>
    <w:rsid w:val="00C50232"/>
    <w:rsid w:val="00C511C1"/>
    <w:rsid w:val="00C53D21"/>
    <w:rsid w:val="00C54A8A"/>
    <w:rsid w:val="00C54D21"/>
    <w:rsid w:val="00C601A7"/>
    <w:rsid w:val="00C60D1A"/>
    <w:rsid w:val="00C616A0"/>
    <w:rsid w:val="00C70C3A"/>
    <w:rsid w:val="00C75EDD"/>
    <w:rsid w:val="00C80457"/>
    <w:rsid w:val="00C80E55"/>
    <w:rsid w:val="00C810F1"/>
    <w:rsid w:val="00C833ED"/>
    <w:rsid w:val="00C85441"/>
    <w:rsid w:val="00C86E8A"/>
    <w:rsid w:val="00C91F19"/>
    <w:rsid w:val="00C9283A"/>
    <w:rsid w:val="00C950E4"/>
    <w:rsid w:val="00C95FF9"/>
    <w:rsid w:val="00C96C2A"/>
    <w:rsid w:val="00C978E3"/>
    <w:rsid w:val="00CA0A5C"/>
    <w:rsid w:val="00CA1CB7"/>
    <w:rsid w:val="00CA1E8F"/>
    <w:rsid w:val="00CA2A57"/>
    <w:rsid w:val="00CA3CFD"/>
    <w:rsid w:val="00CA5187"/>
    <w:rsid w:val="00CA5195"/>
    <w:rsid w:val="00CA702D"/>
    <w:rsid w:val="00CB058F"/>
    <w:rsid w:val="00CB1097"/>
    <w:rsid w:val="00CB2158"/>
    <w:rsid w:val="00CB4C6B"/>
    <w:rsid w:val="00CB5EDF"/>
    <w:rsid w:val="00CB6C0B"/>
    <w:rsid w:val="00CC04BD"/>
    <w:rsid w:val="00CC0ADD"/>
    <w:rsid w:val="00CC1397"/>
    <w:rsid w:val="00CC179C"/>
    <w:rsid w:val="00CC197F"/>
    <w:rsid w:val="00CC260A"/>
    <w:rsid w:val="00CC39C7"/>
    <w:rsid w:val="00CC5766"/>
    <w:rsid w:val="00CC64D0"/>
    <w:rsid w:val="00CC6699"/>
    <w:rsid w:val="00CC66CE"/>
    <w:rsid w:val="00CD155D"/>
    <w:rsid w:val="00CD20C2"/>
    <w:rsid w:val="00CD4164"/>
    <w:rsid w:val="00CD4BE0"/>
    <w:rsid w:val="00CD6879"/>
    <w:rsid w:val="00CD69E8"/>
    <w:rsid w:val="00CD7536"/>
    <w:rsid w:val="00CD7956"/>
    <w:rsid w:val="00CD7A7C"/>
    <w:rsid w:val="00CE01E0"/>
    <w:rsid w:val="00CE05AD"/>
    <w:rsid w:val="00CE0CC9"/>
    <w:rsid w:val="00CE15F2"/>
    <w:rsid w:val="00CE30EB"/>
    <w:rsid w:val="00CE389F"/>
    <w:rsid w:val="00CE404C"/>
    <w:rsid w:val="00CE71CC"/>
    <w:rsid w:val="00CF1E52"/>
    <w:rsid w:val="00CF1FC0"/>
    <w:rsid w:val="00CF453E"/>
    <w:rsid w:val="00CF553F"/>
    <w:rsid w:val="00D02BF3"/>
    <w:rsid w:val="00D02F5C"/>
    <w:rsid w:val="00D0386B"/>
    <w:rsid w:val="00D0609C"/>
    <w:rsid w:val="00D10B96"/>
    <w:rsid w:val="00D10F2F"/>
    <w:rsid w:val="00D1388D"/>
    <w:rsid w:val="00D203DD"/>
    <w:rsid w:val="00D2130B"/>
    <w:rsid w:val="00D21BEB"/>
    <w:rsid w:val="00D21D35"/>
    <w:rsid w:val="00D2279C"/>
    <w:rsid w:val="00D24895"/>
    <w:rsid w:val="00D2493E"/>
    <w:rsid w:val="00D24D1D"/>
    <w:rsid w:val="00D26814"/>
    <w:rsid w:val="00D26896"/>
    <w:rsid w:val="00D26BCF"/>
    <w:rsid w:val="00D26BD0"/>
    <w:rsid w:val="00D26E6D"/>
    <w:rsid w:val="00D27BF3"/>
    <w:rsid w:val="00D31BDD"/>
    <w:rsid w:val="00D31CBC"/>
    <w:rsid w:val="00D3266F"/>
    <w:rsid w:val="00D3554B"/>
    <w:rsid w:val="00D3630A"/>
    <w:rsid w:val="00D41609"/>
    <w:rsid w:val="00D42455"/>
    <w:rsid w:val="00D42D20"/>
    <w:rsid w:val="00D50B0D"/>
    <w:rsid w:val="00D51C92"/>
    <w:rsid w:val="00D5284F"/>
    <w:rsid w:val="00D52C9D"/>
    <w:rsid w:val="00D53D48"/>
    <w:rsid w:val="00D553C9"/>
    <w:rsid w:val="00D55586"/>
    <w:rsid w:val="00D568D8"/>
    <w:rsid w:val="00D57113"/>
    <w:rsid w:val="00D61019"/>
    <w:rsid w:val="00D63BFA"/>
    <w:rsid w:val="00D64110"/>
    <w:rsid w:val="00D6422F"/>
    <w:rsid w:val="00D64F79"/>
    <w:rsid w:val="00D65EE6"/>
    <w:rsid w:val="00D6623A"/>
    <w:rsid w:val="00D67A65"/>
    <w:rsid w:val="00D704DD"/>
    <w:rsid w:val="00D706B5"/>
    <w:rsid w:val="00D709AF"/>
    <w:rsid w:val="00D72928"/>
    <w:rsid w:val="00D7423B"/>
    <w:rsid w:val="00D806CB"/>
    <w:rsid w:val="00D81610"/>
    <w:rsid w:val="00D85B36"/>
    <w:rsid w:val="00D85D29"/>
    <w:rsid w:val="00D864B9"/>
    <w:rsid w:val="00D86DF7"/>
    <w:rsid w:val="00D87FF5"/>
    <w:rsid w:val="00D91658"/>
    <w:rsid w:val="00D9266E"/>
    <w:rsid w:val="00D94238"/>
    <w:rsid w:val="00D94962"/>
    <w:rsid w:val="00D971AA"/>
    <w:rsid w:val="00D97F97"/>
    <w:rsid w:val="00DA18B7"/>
    <w:rsid w:val="00DA4F93"/>
    <w:rsid w:val="00DA5AEF"/>
    <w:rsid w:val="00DA5D25"/>
    <w:rsid w:val="00DA72DB"/>
    <w:rsid w:val="00DA7804"/>
    <w:rsid w:val="00DB1BC6"/>
    <w:rsid w:val="00DB2555"/>
    <w:rsid w:val="00DB3412"/>
    <w:rsid w:val="00DB3641"/>
    <w:rsid w:val="00DB36B5"/>
    <w:rsid w:val="00DB4286"/>
    <w:rsid w:val="00DB45DA"/>
    <w:rsid w:val="00DB46FA"/>
    <w:rsid w:val="00DB507A"/>
    <w:rsid w:val="00DB72F0"/>
    <w:rsid w:val="00DB76A2"/>
    <w:rsid w:val="00DC02E1"/>
    <w:rsid w:val="00DC06A8"/>
    <w:rsid w:val="00DC09C0"/>
    <w:rsid w:val="00DC0B3B"/>
    <w:rsid w:val="00DC2126"/>
    <w:rsid w:val="00DC22CC"/>
    <w:rsid w:val="00DC4C4F"/>
    <w:rsid w:val="00DC7B3B"/>
    <w:rsid w:val="00DC7BE8"/>
    <w:rsid w:val="00DD1140"/>
    <w:rsid w:val="00DD2098"/>
    <w:rsid w:val="00DD35C7"/>
    <w:rsid w:val="00DD51ED"/>
    <w:rsid w:val="00DD721D"/>
    <w:rsid w:val="00DD7403"/>
    <w:rsid w:val="00DE11C3"/>
    <w:rsid w:val="00DE3457"/>
    <w:rsid w:val="00DE364F"/>
    <w:rsid w:val="00DE4015"/>
    <w:rsid w:val="00DE5508"/>
    <w:rsid w:val="00DE65D3"/>
    <w:rsid w:val="00DF222F"/>
    <w:rsid w:val="00DF3041"/>
    <w:rsid w:val="00DF7FB6"/>
    <w:rsid w:val="00E0019F"/>
    <w:rsid w:val="00E00EA3"/>
    <w:rsid w:val="00E01445"/>
    <w:rsid w:val="00E063A7"/>
    <w:rsid w:val="00E12CA4"/>
    <w:rsid w:val="00E13B94"/>
    <w:rsid w:val="00E14646"/>
    <w:rsid w:val="00E15DFA"/>
    <w:rsid w:val="00E160FC"/>
    <w:rsid w:val="00E2099E"/>
    <w:rsid w:val="00E217A2"/>
    <w:rsid w:val="00E22291"/>
    <w:rsid w:val="00E23EA6"/>
    <w:rsid w:val="00E24093"/>
    <w:rsid w:val="00E26529"/>
    <w:rsid w:val="00E26597"/>
    <w:rsid w:val="00E26FB1"/>
    <w:rsid w:val="00E270DC"/>
    <w:rsid w:val="00E344C0"/>
    <w:rsid w:val="00E34A96"/>
    <w:rsid w:val="00E35A5F"/>
    <w:rsid w:val="00E35D89"/>
    <w:rsid w:val="00E370FC"/>
    <w:rsid w:val="00E3783D"/>
    <w:rsid w:val="00E435CF"/>
    <w:rsid w:val="00E46DA7"/>
    <w:rsid w:val="00E5351C"/>
    <w:rsid w:val="00E54857"/>
    <w:rsid w:val="00E56277"/>
    <w:rsid w:val="00E602BF"/>
    <w:rsid w:val="00E60BDC"/>
    <w:rsid w:val="00E61AEF"/>
    <w:rsid w:val="00E62141"/>
    <w:rsid w:val="00E647FE"/>
    <w:rsid w:val="00E67418"/>
    <w:rsid w:val="00E70E35"/>
    <w:rsid w:val="00E73E70"/>
    <w:rsid w:val="00E744DC"/>
    <w:rsid w:val="00E76C04"/>
    <w:rsid w:val="00E813BF"/>
    <w:rsid w:val="00E851B0"/>
    <w:rsid w:val="00E85264"/>
    <w:rsid w:val="00E85973"/>
    <w:rsid w:val="00E902FC"/>
    <w:rsid w:val="00E934A0"/>
    <w:rsid w:val="00E93C8C"/>
    <w:rsid w:val="00E94EB6"/>
    <w:rsid w:val="00EA2783"/>
    <w:rsid w:val="00EA39C3"/>
    <w:rsid w:val="00EA6D75"/>
    <w:rsid w:val="00EB143C"/>
    <w:rsid w:val="00EB2F10"/>
    <w:rsid w:val="00EB4DAA"/>
    <w:rsid w:val="00EB761D"/>
    <w:rsid w:val="00EC134E"/>
    <w:rsid w:val="00EC14F3"/>
    <w:rsid w:val="00EC1E0E"/>
    <w:rsid w:val="00EC2CF0"/>
    <w:rsid w:val="00EC2F7A"/>
    <w:rsid w:val="00EC4208"/>
    <w:rsid w:val="00EC79DD"/>
    <w:rsid w:val="00ED21FA"/>
    <w:rsid w:val="00ED488E"/>
    <w:rsid w:val="00ED5E0C"/>
    <w:rsid w:val="00ED5E14"/>
    <w:rsid w:val="00ED5F13"/>
    <w:rsid w:val="00ED6643"/>
    <w:rsid w:val="00EE02AE"/>
    <w:rsid w:val="00EE11B4"/>
    <w:rsid w:val="00EE23C9"/>
    <w:rsid w:val="00EE3B2E"/>
    <w:rsid w:val="00EE4CA2"/>
    <w:rsid w:val="00EF0413"/>
    <w:rsid w:val="00EF0D4E"/>
    <w:rsid w:val="00EF1F94"/>
    <w:rsid w:val="00EF4060"/>
    <w:rsid w:val="00EF40F9"/>
    <w:rsid w:val="00EF45BF"/>
    <w:rsid w:val="00EF540A"/>
    <w:rsid w:val="00EF6F2E"/>
    <w:rsid w:val="00F0230F"/>
    <w:rsid w:val="00F02981"/>
    <w:rsid w:val="00F0330D"/>
    <w:rsid w:val="00F05FC0"/>
    <w:rsid w:val="00F06F3D"/>
    <w:rsid w:val="00F074BA"/>
    <w:rsid w:val="00F112AD"/>
    <w:rsid w:val="00F115C0"/>
    <w:rsid w:val="00F11909"/>
    <w:rsid w:val="00F12343"/>
    <w:rsid w:val="00F13649"/>
    <w:rsid w:val="00F13992"/>
    <w:rsid w:val="00F161EA"/>
    <w:rsid w:val="00F17D16"/>
    <w:rsid w:val="00F201DF"/>
    <w:rsid w:val="00F20679"/>
    <w:rsid w:val="00F22C92"/>
    <w:rsid w:val="00F23272"/>
    <w:rsid w:val="00F23A5E"/>
    <w:rsid w:val="00F30141"/>
    <w:rsid w:val="00F31A41"/>
    <w:rsid w:val="00F376C5"/>
    <w:rsid w:val="00F40201"/>
    <w:rsid w:val="00F45F62"/>
    <w:rsid w:val="00F5100E"/>
    <w:rsid w:val="00F52ACC"/>
    <w:rsid w:val="00F53BA0"/>
    <w:rsid w:val="00F57202"/>
    <w:rsid w:val="00F6100A"/>
    <w:rsid w:val="00F62CA6"/>
    <w:rsid w:val="00F635A7"/>
    <w:rsid w:val="00F63F1D"/>
    <w:rsid w:val="00F64F81"/>
    <w:rsid w:val="00F67877"/>
    <w:rsid w:val="00F679CB"/>
    <w:rsid w:val="00F7048F"/>
    <w:rsid w:val="00F705C2"/>
    <w:rsid w:val="00F7131F"/>
    <w:rsid w:val="00F72360"/>
    <w:rsid w:val="00F73A91"/>
    <w:rsid w:val="00F745C3"/>
    <w:rsid w:val="00F75948"/>
    <w:rsid w:val="00F76A51"/>
    <w:rsid w:val="00F8013E"/>
    <w:rsid w:val="00F82FDE"/>
    <w:rsid w:val="00F83B11"/>
    <w:rsid w:val="00F84356"/>
    <w:rsid w:val="00F85225"/>
    <w:rsid w:val="00F858E7"/>
    <w:rsid w:val="00F860C7"/>
    <w:rsid w:val="00F8778A"/>
    <w:rsid w:val="00F9126D"/>
    <w:rsid w:val="00F918F3"/>
    <w:rsid w:val="00F96365"/>
    <w:rsid w:val="00FA11BB"/>
    <w:rsid w:val="00FA1657"/>
    <w:rsid w:val="00FA1772"/>
    <w:rsid w:val="00FA1B4F"/>
    <w:rsid w:val="00FA2073"/>
    <w:rsid w:val="00FA41AF"/>
    <w:rsid w:val="00FA4A8D"/>
    <w:rsid w:val="00FA65B9"/>
    <w:rsid w:val="00FA7355"/>
    <w:rsid w:val="00FA7B75"/>
    <w:rsid w:val="00FB06D0"/>
    <w:rsid w:val="00FB434B"/>
    <w:rsid w:val="00FB5348"/>
    <w:rsid w:val="00FB617A"/>
    <w:rsid w:val="00FB64B6"/>
    <w:rsid w:val="00FB6D3F"/>
    <w:rsid w:val="00FB6EC7"/>
    <w:rsid w:val="00FB7C0F"/>
    <w:rsid w:val="00FB7E45"/>
    <w:rsid w:val="00FC0526"/>
    <w:rsid w:val="00FC0749"/>
    <w:rsid w:val="00FC19FD"/>
    <w:rsid w:val="00FC25B7"/>
    <w:rsid w:val="00FC33B5"/>
    <w:rsid w:val="00FC61D2"/>
    <w:rsid w:val="00FC6466"/>
    <w:rsid w:val="00FC688F"/>
    <w:rsid w:val="00FC6C3D"/>
    <w:rsid w:val="00FC7945"/>
    <w:rsid w:val="00FD13AB"/>
    <w:rsid w:val="00FD2271"/>
    <w:rsid w:val="00FD2816"/>
    <w:rsid w:val="00FD2849"/>
    <w:rsid w:val="00FD2945"/>
    <w:rsid w:val="00FD3857"/>
    <w:rsid w:val="00FD3B79"/>
    <w:rsid w:val="00FD6EDF"/>
    <w:rsid w:val="00FD7337"/>
    <w:rsid w:val="00FE0136"/>
    <w:rsid w:val="00FE19F7"/>
    <w:rsid w:val="00FE1A84"/>
    <w:rsid w:val="00FE1B0B"/>
    <w:rsid w:val="00FE21FD"/>
    <w:rsid w:val="00FE2619"/>
    <w:rsid w:val="00FE2C50"/>
    <w:rsid w:val="00FE486A"/>
    <w:rsid w:val="00FE6463"/>
    <w:rsid w:val="00FE704B"/>
    <w:rsid w:val="00FF1D22"/>
    <w:rsid w:val="00FF59D5"/>
    <w:rsid w:val="00FF6A64"/>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5B07D5"/>
    <w:rPr>
      <w:rFonts w:ascii="Arial" w:hAnsi="Arial"/>
      <w:lang w:val="en-GB" w:eastAsia="ja-JP"/>
    </w:rPr>
  </w:style>
  <w:style w:type="character" w:customStyle="1" w:styleId="Heading8Char">
    <w:name w:val="Heading 8 Char"/>
    <w:link w:val="Heading8"/>
    <w:rsid w:val="005B07D5"/>
    <w:rPr>
      <w:rFonts w:ascii="Arial" w:hAnsi="Arial"/>
      <w:sz w:val="36"/>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 w:type="paragraph" w:styleId="EndnoteText">
    <w:name w:val="endnote text"/>
    <w:basedOn w:val="Normal"/>
    <w:link w:val="EndnoteTextChar"/>
    <w:rsid w:val="00290BD7"/>
    <w:pPr>
      <w:spacing w:after="0"/>
    </w:pPr>
  </w:style>
  <w:style w:type="character" w:customStyle="1" w:styleId="EndnoteTextChar">
    <w:name w:val="Endnote Text Char"/>
    <w:basedOn w:val="DefaultParagraphFont"/>
    <w:link w:val="EndnoteText"/>
    <w:rsid w:val="00290BD7"/>
    <w:rPr>
      <w:color w:val="000000"/>
      <w:lang w:val="en-GB" w:eastAsia="ja-JP"/>
    </w:rPr>
  </w:style>
  <w:style w:type="character" w:styleId="EndnoteReference">
    <w:name w:val="endnote reference"/>
    <w:basedOn w:val="DefaultParagraphFont"/>
    <w:rsid w:val="00290B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8830394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758989341">
      <w:bodyDiv w:val="1"/>
      <w:marLeft w:val="0"/>
      <w:marRight w:val="0"/>
      <w:marTop w:val="0"/>
      <w:marBottom w:val="0"/>
      <w:divBdr>
        <w:top w:val="none" w:sz="0" w:space="0" w:color="auto"/>
        <w:left w:val="none" w:sz="0" w:space="0" w:color="auto"/>
        <w:bottom w:val="none" w:sz="0" w:space="0" w:color="auto"/>
        <w:right w:val="none" w:sz="0" w:space="0" w:color="auto"/>
      </w:divBdr>
    </w:div>
    <w:div w:id="898708231">
      <w:bodyDiv w:val="1"/>
      <w:marLeft w:val="0"/>
      <w:marRight w:val="0"/>
      <w:marTop w:val="0"/>
      <w:marBottom w:val="0"/>
      <w:divBdr>
        <w:top w:val="none" w:sz="0" w:space="0" w:color="auto"/>
        <w:left w:val="none" w:sz="0" w:space="0" w:color="auto"/>
        <w:bottom w:val="none" w:sz="0" w:space="0" w:color="auto"/>
        <w:right w:val="none" w:sz="0" w:space="0" w:color="auto"/>
      </w:divBdr>
    </w:div>
    <w:div w:id="979961639">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764640342">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19611167">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961</Words>
  <Characters>4677</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5627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Nagaraja Rao (Nokia)</cp:lastModifiedBy>
  <cp:revision>3</cp:revision>
  <cp:lastPrinted>2023-03-29T20:53:00Z</cp:lastPrinted>
  <dcterms:created xsi:type="dcterms:W3CDTF">2025-07-01T20:34:00Z</dcterms:created>
  <dcterms:modified xsi:type="dcterms:W3CDTF">2025-07-01T21:49:00Z</dcterms:modified>
</cp:coreProperties>
</file>